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01D92596" w:rsidR="00ED53AB" w:rsidRDefault="007D1AF6" w:rsidP="00E52747">
      <w:pPr>
        <w:pStyle w:val="Title"/>
        <w:spacing w:after="480"/>
        <w:ind w:left="2160"/>
        <w:rPr>
          <w:b/>
          <w:bCs/>
        </w:rPr>
      </w:pPr>
      <w:r>
        <w:rPr>
          <w:color w:val="00A0AF" w:themeColor="accent2"/>
          <w:sz w:val="52"/>
          <w:szCs w:val="52"/>
        </w:rPr>
        <w:t>Quality Manager</w:t>
      </w:r>
      <w:r w:rsidR="003A1B1D" w:rsidRPr="003A1B1D">
        <w:rPr>
          <w:b/>
          <w:bCs/>
        </w:rPr>
        <w:tab/>
      </w:r>
    </w:p>
    <w:p w14:paraId="7E77220F" w14:textId="02838D70" w:rsidR="00A5519A" w:rsidRPr="00003EDA" w:rsidRDefault="007D1AF6" w:rsidP="00A5519A">
      <w:r w:rsidRPr="003A52E1">
        <w:rPr>
          <w:i/>
          <w:iCs/>
        </w:rPr>
        <w:t>Quality Manager</w:t>
      </w:r>
      <w:r>
        <w:t xml:space="preserve"> </w:t>
      </w:r>
      <w:r w:rsidR="003A1B1D" w:rsidRPr="009810F5">
        <w:t xml:space="preserve">is one component of the Association of Public Health Laboratories’ (APHL’s) </w:t>
      </w:r>
      <w:hyperlink r:id="rId13" w:tgtFrame="_blank" w:history="1">
        <w:r w:rsidR="00A5519A" w:rsidRPr="00003EDA">
          <w:rPr>
            <w:rStyle w:val="Hyperlink"/>
          </w:rPr>
          <w:t>Knowledge Retention Toolkit</w:t>
        </w:r>
      </w:hyperlink>
      <w:r w:rsidR="00A5519A" w:rsidRPr="00003EDA">
        <w:t>, which aims to capture the</w:t>
      </w:r>
      <w:r w:rsidR="00A5519A" w:rsidRPr="00003EDA">
        <w:rPr>
          <w:rFonts w:ascii="Arial" w:hAnsi="Arial" w:cs="Arial"/>
        </w:rPr>
        <w:t> </w:t>
      </w:r>
      <w:r w:rsidR="00A5519A" w:rsidRPr="00003EDA">
        <w:t>knowledge gained by employees through their hands-on experience and practice in the field. This institutional knowledge includes skills, insights and best practices, which</w:t>
      </w:r>
      <w:r w:rsidR="00A5519A" w:rsidRPr="00003EDA">
        <w:rPr>
          <w:rFonts w:ascii="Arial" w:hAnsi="Arial" w:cs="Arial"/>
        </w:rPr>
        <w:t> </w:t>
      </w:r>
      <w:r w:rsidR="00A5519A" w:rsidRPr="00003EDA">
        <w:t>are not often found in an organization</w:t>
      </w:r>
      <w:r w:rsidR="00A5519A" w:rsidRPr="00003EDA">
        <w:rPr>
          <w:rFonts w:cs="Franklin Gothic Book"/>
        </w:rPr>
        <w:t>’</w:t>
      </w:r>
      <w:r w:rsidR="00A5519A" w:rsidRPr="00003EDA">
        <w:t>s policies and procedures and would otherwise be lost upon the employee</w:t>
      </w:r>
      <w:r w:rsidR="00A5519A" w:rsidRPr="00003EDA">
        <w:rPr>
          <w:rFonts w:cs="Franklin Gothic Book"/>
        </w:rPr>
        <w:t>’</w:t>
      </w:r>
      <w:r w:rsidR="00A5519A" w:rsidRPr="00003EDA">
        <w:t>s departure from the role or organization.</w:t>
      </w:r>
    </w:p>
    <w:p w14:paraId="3B62A0EC" w14:textId="77777777" w:rsidR="00A5519A" w:rsidRPr="00003EDA" w:rsidRDefault="00A5519A" w:rsidP="00A5519A">
      <w:pPr>
        <w:pStyle w:val="Heading1"/>
        <w:spacing w:before="360"/>
      </w:pPr>
      <w:r w:rsidRPr="00003EDA">
        <w:t>Instructions</w:t>
      </w:r>
    </w:p>
    <w:p w14:paraId="51C440CB" w14:textId="77777777" w:rsidR="00A5519A" w:rsidRPr="00003EDA" w:rsidRDefault="00A5519A" w:rsidP="00A5519A">
      <w:r w:rsidRPr="00003EDA">
        <w:t xml:space="preserve">For best results, </w:t>
      </w:r>
      <w:r w:rsidRPr="00003EDA">
        <w:rPr>
          <w:b/>
          <w:bCs/>
        </w:rPr>
        <w:t>customize the interview questions</w:t>
      </w:r>
      <w:r w:rsidRPr="00003EDA">
        <w:t xml:space="preserve"> to your laboratory and departmental requirements or needs of the position in question.  </w:t>
      </w:r>
    </w:p>
    <w:p w14:paraId="70F69B63" w14:textId="77777777" w:rsidR="00A5519A" w:rsidRPr="00003EDA" w:rsidRDefault="00A5519A" w:rsidP="00A5519A">
      <w:r w:rsidRPr="00003EDA">
        <w:t>To ensure information is documented clearly for others, these questions should be completed as an interview with someone familiar with the work. The interviewee should review these questions in advance and then discuss the responses together with their interviewer. </w:t>
      </w:r>
    </w:p>
    <w:p w14:paraId="3FB41788" w14:textId="77777777" w:rsidR="00A5519A" w:rsidRPr="00003EDA" w:rsidRDefault="00A5519A" w:rsidP="00542736">
      <w:pPr>
        <w:pStyle w:val="Heading3"/>
      </w:pPr>
      <w:r w:rsidRPr="00003EDA">
        <w:t>Who Should Complete These Questions?</w:t>
      </w:r>
    </w:p>
    <w:p w14:paraId="7AF78BE7" w14:textId="381DD961" w:rsidR="00A5519A" w:rsidRPr="00003EDA" w:rsidRDefault="00A5519A" w:rsidP="00A5519A">
      <w:r w:rsidRPr="00003EDA">
        <w:t xml:space="preserve">These questions are meant specifically for </w:t>
      </w:r>
      <w:r>
        <w:t>quality</w:t>
      </w:r>
      <w:r w:rsidR="009D0D89">
        <w:t xml:space="preserve"> managers</w:t>
      </w:r>
      <w:r w:rsidRPr="00003EDA">
        <w:t xml:space="preserve">; </w:t>
      </w:r>
      <w:r w:rsidR="00935A37" w:rsidRPr="00935A37">
        <w:t xml:space="preserve">please refer to the </w:t>
      </w:r>
      <w:hyperlink r:id="rId14" w:tgtFrame="_blank" w:history="1">
        <w:r w:rsidR="00935A37" w:rsidRPr="00935A37">
          <w:rPr>
            <w:rStyle w:val="Hyperlink"/>
          </w:rPr>
          <w:t>General Questions</w:t>
        </w:r>
      </w:hyperlink>
      <w:r w:rsidR="00935A37" w:rsidRPr="00935A37">
        <w:t xml:space="preserve"> and </w:t>
      </w:r>
      <w:hyperlink r:id="rId15" w:tgtFrame="_blank" w:history="1">
        <w:r w:rsidR="00935A37" w:rsidRPr="00935A37">
          <w:rPr>
            <w:rStyle w:val="Hyperlink"/>
          </w:rPr>
          <w:t>Exit Interview</w:t>
        </w:r>
      </w:hyperlink>
      <w:r w:rsidR="00935A37" w:rsidRPr="00935A37">
        <w:t xml:space="preserve"> sections of the Toolkit to capture additional types of knowledge and skills.</w:t>
      </w:r>
    </w:p>
    <w:p w14:paraId="05BF1269" w14:textId="77777777" w:rsidR="005D4A25" w:rsidRPr="00003EDA" w:rsidRDefault="00A5519A" w:rsidP="00A5519A">
      <w:r w:rsidRPr="00AC3FC0">
        <w:t>While this form can be completed at any time, it is especially important for individuals with positions, duties or knowledge essential to the functioning of the organization. This includes positions that do not have adequate backup or cross-training, employees with a long tenure at the organization or extensive expertise in their field of study, or who intend to take an extended leave of absence or depart the organization.</w:t>
      </w:r>
    </w:p>
    <w:p w14:paraId="0E31F26E" w14:textId="77777777" w:rsidR="00A5519A" w:rsidRPr="00CD53C4" w:rsidRDefault="00A5519A" w:rsidP="00A5519A">
      <w:pPr>
        <w:pStyle w:val="Heading2"/>
        <w:rPr>
          <w:rFonts w:ascii="Franklin Gothic Demi" w:hAnsi="Franklin Gothic Demi"/>
          <w:color w:val="B42E34" w:themeColor="accent1"/>
          <w:sz w:val="40"/>
          <w:szCs w:val="40"/>
        </w:rPr>
      </w:pPr>
      <w:r w:rsidRPr="00CD53C4">
        <w:rPr>
          <w:rFonts w:ascii="Franklin Gothic Demi" w:hAnsi="Franklin Gothic Demi"/>
          <w:color w:val="B42E34" w:themeColor="accent1"/>
          <w:sz w:val="40"/>
          <w:szCs w:val="40"/>
        </w:rPr>
        <w:t>Position &amp; Employee Information</w:t>
      </w:r>
    </w:p>
    <w:tbl>
      <w:tblPr>
        <w:tblW w:w="14302" w:type="dxa"/>
        <w:tblBorders>
          <w:top w:val="outset" w:sz="6" w:space="0" w:color="auto"/>
          <w:left w:val="outset" w:sz="6" w:space="0" w:color="auto"/>
          <w:bottom w:val="outset" w:sz="6" w:space="0" w:color="auto"/>
          <w:right w:val="outset" w:sz="6" w:space="0" w:color="auto"/>
        </w:tblBorders>
        <w:tblCellMar>
          <w:top w:w="14" w:type="dxa"/>
          <w:left w:w="86" w:type="dxa"/>
          <w:bottom w:w="14" w:type="dxa"/>
          <w:right w:w="72" w:type="dxa"/>
        </w:tblCellMar>
        <w:tblLook w:val="04A0" w:firstRow="1" w:lastRow="0" w:firstColumn="1" w:lastColumn="0" w:noHBand="0" w:noVBand="1"/>
      </w:tblPr>
      <w:tblGrid>
        <w:gridCol w:w="2250"/>
        <w:gridCol w:w="12052"/>
      </w:tblGrid>
      <w:tr w:rsidR="005454AF" w:rsidRPr="00CD53C4" w14:paraId="1D9A403E" w14:textId="77777777" w:rsidTr="00F85D7F">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2D2E26DA" w14:textId="77777777" w:rsidR="00A5519A" w:rsidRPr="003637E8" w:rsidRDefault="00A5519A" w:rsidP="004D7E1B">
            <w:pPr>
              <w:pStyle w:val="TableBody"/>
              <w:rPr>
                <w:b/>
                <w:bCs/>
              </w:rPr>
            </w:pPr>
            <w:r w:rsidRPr="003637E8">
              <w:rPr>
                <w:b/>
                <w:bCs/>
              </w:rPr>
              <w:t>Employee Name:</w:t>
            </w:r>
            <w:r w:rsidRPr="003637E8">
              <w:rPr>
                <w:rFonts w:ascii="Arial" w:hAnsi="Arial" w:cs="Arial"/>
                <w:b/>
                <w:bCs/>
              </w:rPr>
              <w:t> </w:t>
            </w:r>
            <w:r w:rsidRPr="003637E8">
              <w:rPr>
                <w:b/>
                <w:bCs/>
              </w:rPr>
              <w:t> </w:t>
            </w:r>
          </w:p>
        </w:tc>
        <w:tc>
          <w:tcPr>
            <w:tcW w:w="12052"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5E953835" w14:textId="77777777" w:rsidR="00A5519A" w:rsidRPr="00CD53C4" w:rsidRDefault="00A5519A" w:rsidP="004D7E1B">
            <w:pPr>
              <w:pStyle w:val="TableBody"/>
            </w:pPr>
            <w:r w:rsidRPr="00CD53C4">
              <w:t> </w:t>
            </w:r>
          </w:p>
        </w:tc>
      </w:tr>
      <w:tr w:rsidR="005454AF" w:rsidRPr="00CD53C4" w14:paraId="655889F1" w14:textId="77777777" w:rsidTr="00F85D7F">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419F4F15" w14:textId="77777777" w:rsidR="00A5519A" w:rsidRPr="003637E8" w:rsidRDefault="00A5519A" w:rsidP="004D7E1B">
            <w:pPr>
              <w:pStyle w:val="TableBody"/>
              <w:rPr>
                <w:b/>
                <w:bCs/>
              </w:rPr>
            </w:pPr>
            <w:r w:rsidRPr="003637E8">
              <w:rPr>
                <w:b/>
                <w:bCs/>
              </w:rPr>
              <w:t>Position Title:</w:t>
            </w:r>
            <w:r w:rsidRPr="003637E8">
              <w:rPr>
                <w:rFonts w:ascii="Arial" w:hAnsi="Arial" w:cs="Arial"/>
                <w:b/>
                <w:bCs/>
              </w:rPr>
              <w:t> </w:t>
            </w:r>
            <w:r w:rsidRPr="003637E8">
              <w:rPr>
                <w:b/>
                <w:bCs/>
              </w:rPr>
              <w:t> </w:t>
            </w:r>
          </w:p>
        </w:tc>
        <w:tc>
          <w:tcPr>
            <w:tcW w:w="12052"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17A9BA30" w14:textId="77777777" w:rsidR="00A5519A" w:rsidRPr="00CD53C4" w:rsidRDefault="00A5519A" w:rsidP="004D7E1B">
            <w:pPr>
              <w:pStyle w:val="TableBody"/>
            </w:pPr>
            <w:r w:rsidRPr="00CD53C4">
              <w:t> </w:t>
            </w:r>
          </w:p>
        </w:tc>
      </w:tr>
      <w:tr w:rsidR="005454AF" w:rsidRPr="00CD53C4" w14:paraId="2E63F1AD" w14:textId="77777777" w:rsidTr="00F85D7F">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10B0DFD6" w14:textId="77777777" w:rsidR="00A5519A" w:rsidRPr="003637E8" w:rsidRDefault="00A5519A" w:rsidP="004D7E1B">
            <w:pPr>
              <w:pStyle w:val="TableBody"/>
              <w:rPr>
                <w:b/>
                <w:bCs/>
              </w:rPr>
            </w:pPr>
            <w:r w:rsidRPr="003637E8">
              <w:rPr>
                <w:b/>
                <w:bCs/>
              </w:rPr>
              <w:t>Tenure at Organization: </w:t>
            </w:r>
          </w:p>
        </w:tc>
        <w:tc>
          <w:tcPr>
            <w:tcW w:w="12052"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6C87BCD4" w14:textId="77777777" w:rsidR="00A5519A" w:rsidRPr="00CD53C4" w:rsidRDefault="00A5519A" w:rsidP="004D7E1B">
            <w:pPr>
              <w:pStyle w:val="TableBody"/>
            </w:pPr>
            <w:r w:rsidRPr="00CD53C4">
              <w:rPr>
                <w:i/>
                <w:iCs/>
              </w:rPr>
              <w:t>Include length of time in current role and note any other positions held at the organization.</w:t>
            </w:r>
            <w:r w:rsidRPr="00CD53C4">
              <w:t> </w:t>
            </w:r>
          </w:p>
        </w:tc>
      </w:tr>
      <w:tr w:rsidR="005454AF" w:rsidRPr="00CD53C4" w14:paraId="2CCA401D" w14:textId="77777777" w:rsidTr="00F85D7F">
        <w:trPr>
          <w:trHeight w:val="300"/>
        </w:trPr>
        <w:tc>
          <w:tcPr>
            <w:tcW w:w="2250"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4B3B399C" w14:textId="77777777" w:rsidR="00A5519A" w:rsidRPr="003637E8" w:rsidRDefault="00A5519A" w:rsidP="004D7E1B">
            <w:pPr>
              <w:pStyle w:val="TableBody"/>
              <w:rPr>
                <w:b/>
                <w:bCs/>
              </w:rPr>
            </w:pPr>
            <w:r w:rsidRPr="003637E8">
              <w:rPr>
                <w:b/>
                <w:bCs/>
              </w:rPr>
              <w:t>Interview Date: </w:t>
            </w:r>
          </w:p>
        </w:tc>
        <w:tc>
          <w:tcPr>
            <w:tcW w:w="12052" w:type="dxa"/>
            <w:tcBorders>
              <w:top w:val="single" w:sz="6" w:space="0" w:color="A6A6A6"/>
              <w:left w:val="single" w:sz="6" w:space="0" w:color="A6A6A6"/>
              <w:bottom w:val="single" w:sz="6" w:space="0" w:color="A6A6A6"/>
              <w:right w:val="single" w:sz="6" w:space="0" w:color="A6A6A6"/>
            </w:tcBorders>
            <w:shd w:val="clear" w:color="auto" w:fill="auto"/>
            <w:vAlign w:val="center"/>
            <w:hideMark/>
          </w:tcPr>
          <w:p w14:paraId="3A1E059E" w14:textId="77777777" w:rsidR="00A5519A" w:rsidRPr="00CD53C4" w:rsidRDefault="00A5519A" w:rsidP="004D7E1B">
            <w:pPr>
              <w:pStyle w:val="TableBody"/>
            </w:pPr>
            <w:r w:rsidRPr="00CD53C4">
              <w:t> </w:t>
            </w:r>
          </w:p>
        </w:tc>
      </w:tr>
    </w:tbl>
    <w:p w14:paraId="0369A0EC" w14:textId="77777777" w:rsidR="00060078" w:rsidRDefault="00060078" w:rsidP="003A52E1">
      <w:r>
        <w:br w:type="page"/>
      </w:r>
    </w:p>
    <w:p w14:paraId="660A5779" w14:textId="453AFF86" w:rsidR="00A5519A" w:rsidRDefault="00A5519A" w:rsidP="00A5519A">
      <w:pPr>
        <w:pStyle w:val="Heading2"/>
        <w:rPr>
          <w:rFonts w:ascii="Franklin Gothic Demi" w:hAnsi="Franklin Gothic Demi"/>
          <w:color w:val="B42E34" w:themeColor="accent1"/>
          <w:sz w:val="40"/>
          <w:szCs w:val="40"/>
        </w:rPr>
      </w:pPr>
      <w:r w:rsidRPr="00CD53C4">
        <w:rPr>
          <w:rFonts w:ascii="Franklin Gothic Demi" w:hAnsi="Franklin Gothic Demi"/>
          <w:color w:val="B42E34" w:themeColor="accent1"/>
          <w:sz w:val="40"/>
          <w:szCs w:val="40"/>
        </w:rPr>
        <w:lastRenderedPageBreak/>
        <w:t>Questions</w:t>
      </w:r>
    </w:p>
    <w:p w14:paraId="65FF5D7F" w14:textId="6141A3D1" w:rsidR="004F5E40" w:rsidRPr="003A52E1" w:rsidRDefault="004F5E40" w:rsidP="003A52E1">
      <w:r w:rsidRPr="004F5E40">
        <w:rPr>
          <w:i/>
          <w:iCs/>
          <w:u w:val="single"/>
        </w:rPr>
        <w:t>When providing information about a specific resource</w:t>
      </w:r>
      <w:r>
        <w:rPr>
          <w:i/>
          <w:iCs/>
          <w:u w:val="single"/>
        </w:rPr>
        <w:t>/</w:t>
      </w:r>
      <w:r w:rsidRPr="004F5E40">
        <w:rPr>
          <w:i/>
          <w:iCs/>
          <w:u w:val="single"/>
        </w:rPr>
        <w:t xml:space="preserve"> tool</w:t>
      </w:r>
      <w:r>
        <w:rPr>
          <w:i/>
          <w:iCs/>
          <w:u w:val="single"/>
        </w:rPr>
        <w:t xml:space="preserve">, </w:t>
      </w:r>
      <w:r w:rsidR="006435FE">
        <w:rPr>
          <w:i/>
          <w:iCs/>
          <w:u w:val="single"/>
        </w:rPr>
        <w:t>policy/</w:t>
      </w:r>
      <w:r>
        <w:rPr>
          <w:i/>
          <w:iCs/>
          <w:u w:val="single"/>
        </w:rPr>
        <w:t>regulation</w:t>
      </w:r>
      <w:r w:rsidRPr="004F5E40">
        <w:rPr>
          <w:i/>
          <w:iCs/>
          <w:u w:val="single"/>
        </w:rPr>
        <w:t>,</w:t>
      </w:r>
      <w:r w:rsidR="006435FE">
        <w:rPr>
          <w:i/>
          <w:iCs/>
          <w:u w:val="single"/>
        </w:rPr>
        <w:t xml:space="preserve"> etc.,</w:t>
      </w:r>
      <w:r w:rsidRPr="004F5E40">
        <w:rPr>
          <w:i/>
          <w:iCs/>
          <w:u w:val="single"/>
        </w:rPr>
        <w:t xml:space="preserve"> please provide hyperlinks, if available, or directions on how to access.</w:t>
      </w:r>
    </w:p>
    <w:p w14:paraId="138522E9" w14:textId="35CAACFA" w:rsidR="00434B81" w:rsidRDefault="004D0F1A" w:rsidP="008F4555">
      <w:pPr>
        <w:pStyle w:val="Heading2"/>
      </w:pPr>
      <w:r>
        <w:t>General Questions</w:t>
      </w:r>
    </w:p>
    <w:p w14:paraId="1F43012B" w14:textId="6CBE9B02" w:rsidR="004D0F1A" w:rsidRDefault="004D0F1A" w:rsidP="008F4555">
      <w:pPr>
        <w:pStyle w:val="Questions"/>
      </w:pPr>
      <w:r>
        <w:t>List</w:t>
      </w:r>
      <w:r w:rsidR="007D4F4B">
        <w:t xml:space="preserve"> the testing </w:t>
      </w:r>
      <w:r w:rsidR="007D4F4B" w:rsidRPr="008F4555">
        <w:t>areas</w:t>
      </w:r>
      <w:r w:rsidR="007D4F4B">
        <w:t xml:space="preserve"> </w:t>
      </w:r>
      <w:r w:rsidR="00C83E72">
        <w:t xml:space="preserve">you are </w:t>
      </w:r>
      <w:r w:rsidR="007D4F4B">
        <w:t>responsible for and your specific responsibilities in each of those areas/programs</w:t>
      </w:r>
      <w:r w:rsidR="006435FE">
        <w:t>:</w:t>
      </w:r>
    </w:p>
    <w:p w14:paraId="5B86E5F9" w14:textId="1AA026DF" w:rsidR="00382321" w:rsidRPr="006365DB" w:rsidRDefault="00B431BA" w:rsidP="003A52E1">
      <w:pPr>
        <w:pStyle w:val="Questions"/>
      </w:pPr>
      <w:r>
        <w:t xml:space="preserve">List the quality management-related laws, regulations and standards that apply to the testing areas/programs you </w:t>
      </w:r>
      <w:r w:rsidR="00C83E72">
        <w:t xml:space="preserve">are </w:t>
      </w:r>
      <w:r>
        <w:t>responsible for (</w:t>
      </w:r>
      <w:r w:rsidR="008F6FAB">
        <w:t>e.g.,</w:t>
      </w:r>
      <w:r>
        <w:t xml:space="preserve"> CLIA, ISO, CAP, etc.)</w:t>
      </w:r>
      <w:r w:rsidR="006435FE">
        <w:t>:</w:t>
      </w:r>
    </w:p>
    <w:tbl>
      <w:tblPr>
        <w:tblStyle w:val="APHLTableHeader"/>
        <w:tblW w:w="14202" w:type="dxa"/>
        <w:tblInd w:w="0" w:type="dxa"/>
        <w:tblLook w:val="04A0" w:firstRow="1" w:lastRow="0" w:firstColumn="1" w:lastColumn="0" w:noHBand="0" w:noVBand="1"/>
      </w:tblPr>
      <w:tblGrid>
        <w:gridCol w:w="2592"/>
        <w:gridCol w:w="2016"/>
        <w:gridCol w:w="2016"/>
        <w:gridCol w:w="7578"/>
      </w:tblGrid>
      <w:tr w:rsidR="00F85D7F" w14:paraId="7E6BA51C" w14:textId="77777777" w:rsidTr="003A52E1">
        <w:trPr>
          <w:cnfStyle w:val="100000000000" w:firstRow="1" w:lastRow="0" w:firstColumn="0" w:lastColumn="0" w:oddVBand="0" w:evenVBand="0" w:oddHBand="0" w:evenHBand="0" w:firstRowFirstColumn="0" w:firstRowLastColumn="0" w:lastRowFirstColumn="0" w:lastRowLastColumn="0"/>
        </w:trPr>
        <w:tc>
          <w:tcPr>
            <w:tcW w:w="2592" w:type="dxa"/>
          </w:tcPr>
          <w:p w14:paraId="56C6166D" w14:textId="2FFB292C" w:rsidR="00382321" w:rsidRPr="00A34779" w:rsidRDefault="00C6590D" w:rsidP="004018FF">
            <w:pPr>
              <w:pStyle w:val="TableHeader"/>
            </w:pPr>
            <w:r w:rsidRPr="00A34779">
              <w:t>Law, Regulation or Standard</w:t>
            </w:r>
          </w:p>
        </w:tc>
        <w:tc>
          <w:tcPr>
            <w:tcW w:w="2016" w:type="dxa"/>
          </w:tcPr>
          <w:p w14:paraId="30992F70" w14:textId="03C70E52" w:rsidR="00382321" w:rsidRDefault="000B5CE1" w:rsidP="004018FF">
            <w:pPr>
              <w:pStyle w:val="TableHeader"/>
            </w:pPr>
            <w:r>
              <w:t>Organization</w:t>
            </w:r>
          </w:p>
        </w:tc>
        <w:tc>
          <w:tcPr>
            <w:tcW w:w="2016" w:type="dxa"/>
          </w:tcPr>
          <w:p w14:paraId="08573A41" w14:textId="2FAEC956" w:rsidR="00382321" w:rsidRDefault="000B5CE1" w:rsidP="004018FF">
            <w:pPr>
              <w:pStyle w:val="TableHeader"/>
            </w:pPr>
            <w:r>
              <w:t>Reference</w:t>
            </w:r>
          </w:p>
        </w:tc>
        <w:tc>
          <w:tcPr>
            <w:tcW w:w="7578" w:type="dxa"/>
          </w:tcPr>
          <w:p w14:paraId="15627D3F" w14:textId="11735A2B" w:rsidR="00382321" w:rsidRDefault="000B5CE1" w:rsidP="004018FF">
            <w:pPr>
              <w:pStyle w:val="TableHeader"/>
            </w:pPr>
            <w:r>
              <w:t>Resources/Comments</w:t>
            </w:r>
          </w:p>
        </w:tc>
      </w:tr>
      <w:tr w:rsidR="00F85D7F" w14:paraId="5194537D" w14:textId="77777777" w:rsidTr="003A52E1">
        <w:tc>
          <w:tcPr>
            <w:tcW w:w="2592" w:type="dxa"/>
          </w:tcPr>
          <w:p w14:paraId="02AA3177" w14:textId="2C9B2AF9" w:rsidR="00382321" w:rsidRPr="00CF7294" w:rsidRDefault="000B5CE1" w:rsidP="004C45F8">
            <w:pPr>
              <w:pStyle w:val="TableBody"/>
              <w:rPr>
                <w:b/>
                <w:bCs/>
                <w:i/>
                <w:iCs/>
              </w:rPr>
            </w:pPr>
            <w:r w:rsidRPr="00CF7294">
              <w:rPr>
                <w:b/>
                <w:bCs/>
                <w:i/>
                <w:iCs/>
              </w:rPr>
              <w:t>Example: CLIA</w:t>
            </w:r>
          </w:p>
        </w:tc>
        <w:tc>
          <w:tcPr>
            <w:tcW w:w="2016" w:type="dxa"/>
          </w:tcPr>
          <w:p w14:paraId="6EB78703" w14:textId="004DEE47" w:rsidR="00382321" w:rsidRPr="003A52E1" w:rsidRDefault="000B5CE1" w:rsidP="004C45F8">
            <w:pPr>
              <w:pStyle w:val="TableBody"/>
              <w:rPr>
                <w:i/>
                <w:iCs/>
              </w:rPr>
            </w:pPr>
            <w:r w:rsidRPr="003A52E1">
              <w:rPr>
                <w:i/>
                <w:iCs/>
              </w:rPr>
              <w:t>CMS</w:t>
            </w:r>
          </w:p>
        </w:tc>
        <w:tc>
          <w:tcPr>
            <w:tcW w:w="2016" w:type="dxa"/>
          </w:tcPr>
          <w:p w14:paraId="5638534F" w14:textId="74C30C12" w:rsidR="00382321" w:rsidRPr="003A52E1" w:rsidRDefault="000B5CE1" w:rsidP="004C45F8">
            <w:pPr>
              <w:pStyle w:val="TableBody"/>
              <w:rPr>
                <w:i/>
                <w:iCs/>
              </w:rPr>
            </w:pPr>
            <w:r w:rsidRPr="003A52E1">
              <w:rPr>
                <w:i/>
                <w:iCs/>
              </w:rPr>
              <w:t>42 CFR &amp; 493</w:t>
            </w:r>
          </w:p>
        </w:tc>
        <w:tc>
          <w:tcPr>
            <w:tcW w:w="7578" w:type="dxa"/>
          </w:tcPr>
          <w:p w14:paraId="49E0D691" w14:textId="1F2D9410" w:rsidR="00382321" w:rsidRPr="003A52E1" w:rsidRDefault="000B5CE1" w:rsidP="004C45F8">
            <w:pPr>
              <w:pStyle w:val="TableBody"/>
              <w:rPr>
                <w:i/>
                <w:iCs/>
              </w:rPr>
            </w:pPr>
            <w:r w:rsidRPr="003A52E1">
              <w:rPr>
                <w:i/>
                <w:iCs/>
              </w:rPr>
              <w:t xml:space="preserve">See CMS </w:t>
            </w:r>
            <w:r w:rsidR="006947FD" w:rsidRPr="003A52E1">
              <w:rPr>
                <w:i/>
                <w:iCs/>
              </w:rPr>
              <w:t>State Operations Manual Appendix C for regulations and interpretive guidelines</w:t>
            </w:r>
            <w:r w:rsidR="00C6590D" w:rsidRPr="004C45F8">
              <w:rPr>
                <w:i/>
                <w:iCs/>
              </w:rPr>
              <w:t>.</w:t>
            </w:r>
          </w:p>
        </w:tc>
      </w:tr>
      <w:tr w:rsidR="00F85D7F" w14:paraId="3049B843" w14:textId="77777777" w:rsidTr="003A52E1">
        <w:trPr>
          <w:cnfStyle w:val="000000010000" w:firstRow="0" w:lastRow="0" w:firstColumn="0" w:lastColumn="0" w:oddVBand="0" w:evenVBand="0" w:oddHBand="0" w:evenHBand="1" w:firstRowFirstColumn="0" w:firstRowLastColumn="0" w:lastRowFirstColumn="0" w:lastRowLastColumn="0"/>
        </w:trPr>
        <w:tc>
          <w:tcPr>
            <w:tcW w:w="2592" w:type="dxa"/>
          </w:tcPr>
          <w:p w14:paraId="4253C1F2" w14:textId="377055B0" w:rsidR="00382321" w:rsidRPr="004D7E1B" w:rsidRDefault="00382321" w:rsidP="004C45F8">
            <w:pPr>
              <w:pStyle w:val="TableBody"/>
              <w:rPr>
                <w:b/>
              </w:rPr>
            </w:pPr>
          </w:p>
        </w:tc>
        <w:tc>
          <w:tcPr>
            <w:tcW w:w="2016" w:type="dxa"/>
          </w:tcPr>
          <w:p w14:paraId="54313B68" w14:textId="77777777" w:rsidR="00382321" w:rsidRPr="004C45F8" w:rsidRDefault="00382321" w:rsidP="004C45F8">
            <w:pPr>
              <w:pStyle w:val="TableBody"/>
              <w:rPr>
                <w:i/>
                <w:iCs/>
              </w:rPr>
            </w:pPr>
          </w:p>
        </w:tc>
        <w:tc>
          <w:tcPr>
            <w:tcW w:w="2016" w:type="dxa"/>
          </w:tcPr>
          <w:p w14:paraId="22442B18" w14:textId="71D94671" w:rsidR="00382321" w:rsidRPr="004C45F8" w:rsidRDefault="00382321" w:rsidP="004C45F8">
            <w:pPr>
              <w:pStyle w:val="TableBody"/>
              <w:rPr>
                <w:i/>
                <w:iCs/>
              </w:rPr>
            </w:pPr>
          </w:p>
        </w:tc>
        <w:tc>
          <w:tcPr>
            <w:tcW w:w="7578" w:type="dxa"/>
          </w:tcPr>
          <w:p w14:paraId="2C360AD1" w14:textId="55DF47FB" w:rsidR="00382321" w:rsidRPr="004C45F8" w:rsidRDefault="00382321" w:rsidP="004C45F8">
            <w:pPr>
              <w:pStyle w:val="TableBody"/>
              <w:rPr>
                <w:i/>
                <w:iCs/>
              </w:rPr>
            </w:pPr>
          </w:p>
        </w:tc>
      </w:tr>
      <w:tr w:rsidR="00F85D7F" w14:paraId="4A8DB4E3" w14:textId="77777777" w:rsidTr="003A52E1">
        <w:tc>
          <w:tcPr>
            <w:tcW w:w="2592" w:type="dxa"/>
          </w:tcPr>
          <w:p w14:paraId="172EAEFF" w14:textId="2C3E0553" w:rsidR="00382321" w:rsidRPr="004D7E1B" w:rsidRDefault="00382321" w:rsidP="004C45F8">
            <w:pPr>
              <w:pStyle w:val="TableBody"/>
              <w:rPr>
                <w:b/>
              </w:rPr>
            </w:pPr>
          </w:p>
        </w:tc>
        <w:tc>
          <w:tcPr>
            <w:tcW w:w="2016" w:type="dxa"/>
          </w:tcPr>
          <w:p w14:paraId="54D33245" w14:textId="77777777" w:rsidR="00382321" w:rsidRPr="004C45F8" w:rsidRDefault="00382321" w:rsidP="004C45F8">
            <w:pPr>
              <w:pStyle w:val="TableBody"/>
              <w:rPr>
                <w:i/>
                <w:iCs/>
              </w:rPr>
            </w:pPr>
          </w:p>
        </w:tc>
        <w:tc>
          <w:tcPr>
            <w:tcW w:w="2016" w:type="dxa"/>
          </w:tcPr>
          <w:p w14:paraId="74FC1924" w14:textId="28A3BAB2" w:rsidR="00382321" w:rsidRPr="004C45F8" w:rsidRDefault="00382321" w:rsidP="004C45F8">
            <w:pPr>
              <w:pStyle w:val="TableBody"/>
              <w:rPr>
                <w:i/>
                <w:iCs/>
              </w:rPr>
            </w:pPr>
          </w:p>
        </w:tc>
        <w:tc>
          <w:tcPr>
            <w:tcW w:w="7578" w:type="dxa"/>
          </w:tcPr>
          <w:p w14:paraId="065D763D" w14:textId="6B94057F" w:rsidR="00382321" w:rsidRPr="004C45F8" w:rsidRDefault="00382321" w:rsidP="004C45F8">
            <w:pPr>
              <w:pStyle w:val="TableBody"/>
              <w:rPr>
                <w:i/>
                <w:iCs/>
              </w:rPr>
            </w:pPr>
          </w:p>
        </w:tc>
      </w:tr>
      <w:tr w:rsidR="00D663B2" w14:paraId="0DB1C416" w14:textId="77777777" w:rsidTr="00D663B2">
        <w:trPr>
          <w:cnfStyle w:val="000000010000" w:firstRow="0" w:lastRow="0" w:firstColumn="0" w:lastColumn="0" w:oddVBand="0" w:evenVBand="0" w:oddHBand="0" w:evenHBand="1" w:firstRowFirstColumn="0" w:firstRowLastColumn="0" w:lastRowFirstColumn="0" w:lastRowLastColumn="0"/>
        </w:trPr>
        <w:tc>
          <w:tcPr>
            <w:tcW w:w="2592" w:type="dxa"/>
          </w:tcPr>
          <w:p w14:paraId="3961412E" w14:textId="288B4A37" w:rsidR="00382321" w:rsidRPr="004D7E1B" w:rsidRDefault="00382321" w:rsidP="004C45F8">
            <w:pPr>
              <w:pStyle w:val="TableBody"/>
              <w:rPr>
                <w:b/>
              </w:rPr>
            </w:pPr>
          </w:p>
        </w:tc>
        <w:tc>
          <w:tcPr>
            <w:tcW w:w="2016" w:type="dxa"/>
          </w:tcPr>
          <w:p w14:paraId="47E90B21" w14:textId="77777777" w:rsidR="00382321" w:rsidRPr="004C45F8" w:rsidRDefault="00382321" w:rsidP="004C45F8">
            <w:pPr>
              <w:pStyle w:val="TableBody"/>
              <w:rPr>
                <w:i/>
                <w:iCs/>
              </w:rPr>
            </w:pPr>
          </w:p>
        </w:tc>
        <w:tc>
          <w:tcPr>
            <w:tcW w:w="2016" w:type="dxa"/>
          </w:tcPr>
          <w:p w14:paraId="630E5DF2" w14:textId="71822326" w:rsidR="00382321" w:rsidRPr="004C45F8" w:rsidRDefault="00382321" w:rsidP="004C45F8">
            <w:pPr>
              <w:pStyle w:val="TableBody"/>
              <w:rPr>
                <w:i/>
                <w:iCs/>
              </w:rPr>
            </w:pPr>
          </w:p>
        </w:tc>
        <w:tc>
          <w:tcPr>
            <w:tcW w:w="7578" w:type="dxa"/>
          </w:tcPr>
          <w:p w14:paraId="3936FDC2" w14:textId="625EFFA4" w:rsidR="00382321" w:rsidRPr="004C45F8" w:rsidRDefault="00382321" w:rsidP="004C45F8">
            <w:pPr>
              <w:pStyle w:val="TableBody"/>
              <w:rPr>
                <w:i/>
                <w:iCs/>
              </w:rPr>
            </w:pPr>
          </w:p>
        </w:tc>
      </w:tr>
    </w:tbl>
    <w:p w14:paraId="7E1B7929" w14:textId="1881B905" w:rsidR="00AB0888" w:rsidRDefault="00AB0888" w:rsidP="008F4555">
      <w:pPr>
        <w:pStyle w:val="Questions"/>
      </w:pPr>
      <w:r>
        <w:t>List any quality management system policies/processes/procedures that you were primarily responsible for developing/maintaining. Include hyperlinks where available.</w:t>
      </w:r>
    </w:p>
    <w:p w14:paraId="7F041992" w14:textId="314E21B8" w:rsidR="00AB0888" w:rsidRDefault="00AB0888" w:rsidP="008F4555">
      <w:pPr>
        <w:pStyle w:val="Questions"/>
      </w:pPr>
      <w:r>
        <w:t xml:space="preserve">What training most helped you perform your duties as a </w:t>
      </w:r>
      <w:r w:rsidR="009E1066">
        <w:t>quality manager</w:t>
      </w:r>
      <w:r>
        <w:t>?</w:t>
      </w:r>
    </w:p>
    <w:p w14:paraId="03765CF7" w14:textId="39FAE38D" w:rsidR="00520A8F" w:rsidRDefault="00520A8F" w:rsidP="00520A8F">
      <w:pPr>
        <w:pStyle w:val="Heading2"/>
      </w:pPr>
      <w:r>
        <w:t>Quality Planning for New/Changing Laws, Regulations and Standards Questions</w:t>
      </w:r>
    </w:p>
    <w:p w14:paraId="6ED93184" w14:textId="2E0EC45C" w:rsidR="00520A8F" w:rsidRDefault="00520A8F" w:rsidP="008F4555">
      <w:pPr>
        <w:pStyle w:val="Questions"/>
      </w:pPr>
      <w:r>
        <w:t xml:space="preserve">How do you stay </w:t>
      </w:r>
      <w:r w:rsidR="00ED4A15">
        <w:t xml:space="preserve">abreast of changes to </w:t>
      </w:r>
      <w:r w:rsidR="00C3104A">
        <w:t>laws, regulations and standards</w:t>
      </w:r>
      <w:r w:rsidR="00ED4A15">
        <w:t xml:space="preserve"> that impact laboratory quality management? List any specific resources that you routinely use to accomplish this</w:t>
      </w:r>
      <w:r>
        <w:t>.</w:t>
      </w:r>
    </w:p>
    <w:p w14:paraId="7B187E09" w14:textId="0D634420" w:rsidR="00ED4A15" w:rsidRPr="00ED4A15" w:rsidRDefault="005F7414" w:rsidP="008F4555">
      <w:pPr>
        <w:pStyle w:val="Questions"/>
      </w:pPr>
      <w:r>
        <w:t>How do you communicate changes in laws/regulations/standards and your recommendations to management?</w:t>
      </w:r>
    </w:p>
    <w:p w14:paraId="15E1240D" w14:textId="0B60F2BF" w:rsidR="005F7414" w:rsidRDefault="005F7414" w:rsidP="005F7414">
      <w:pPr>
        <w:pStyle w:val="Heading2"/>
      </w:pPr>
      <w:r>
        <w:t>Quality Planning for New/Changing Laboratory Operations Questions</w:t>
      </w:r>
    </w:p>
    <w:p w14:paraId="7930BBC5" w14:textId="65F410DF" w:rsidR="005F7414" w:rsidRDefault="005F7414" w:rsidP="008F4555">
      <w:pPr>
        <w:pStyle w:val="Questions"/>
      </w:pPr>
      <w:r>
        <w:lastRenderedPageBreak/>
        <w:t xml:space="preserve">What formal, documented policies/processes/procedures are in place to ensure that the </w:t>
      </w:r>
      <w:r w:rsidR="009E1066">
        <w:t>quality manager</w:t>
      </w:r>
      <w:r>
        <w:t xml:space="preserve"> is aware of and involved in planning for new/changing laboratory operations (e.g.</w:t>
      </w:r>
      <w:r w:rsidR="001F1AE4">
        <w:t>,</w:t>
      </w:r>
      <w:r>
        <w:t xml:space="preserve"> </w:t>
      </w:r>
      <w:r w:rsidR="001F1AE4">
        <w:t xml:space="preserve">test </w:t>
      </w:r>
      <w:r>
        <w:t>method or instrument changes, recordkeeping changes, test results reporting changes)?</w:t>
      </w:r>
    </w:p>
    <w:p w14:paraId="0C21D714" w14:textId="06CEEB10" w:rsidR="001445D4" w:rsidRDefault="001445D4" w:rsidP="005D4A8A">
      <w:pPr>
        <w:pStyle w:val="Questions"/>
      </w:pPr>
      <w:r>
        <w:t>Aside from any activities required by the laboratory's policies/processes/procedures, what other actions do you take to ensure that you are sufficiently involved in planning for new/changing laboratory operations?</w:t>
      </w:r>
    </w:p>
    <w:p w14:paraId="0944D58A" w14:textId="273E4FE7" w:rsidR="001445D4" w:rsidRDefault="001445D4" w:rsidP="008F4555">
      <w:pPr>
        <w:pStyle w:val="Questions"/>
      </w:pPr>
      <w:r>
        <w:t xml:space="preserve">What are your recommendations for improving the involvement of the </w:t>
      </w:r>
      <w:r w:rsidR="009E1066">
        <w:t>quality manager</w:t>
      </w:r>
      <w:r>
        <w:t xml:space="preserve"> in the planning of new/changing laboratory operations?</w:t>
      </w:r>
    </w:p>
    <w:p w14:paraId="227A692A" w14:textId="5AF6D5F5" w:rsidR="001445D4" w:rsidRDefault="001445D4" w:rsidP="001445D4">
      <w:pPr>
        <w:pStyle w:val="Heading2"/>
      </w:pPr>
      <w:r>
        <w:t>Quality Assurance Questions</w:t>
      </w:r>
    </w:p>
    <w:p w14:paraId="4D213CFC" w14:textId="257B7CBA" w:rsidR="001445D4" w:rsidRDefault="001445D4" w:rsidP="008F4555">
      <w:pPr>
        <w:pStyle w:val="Questions"/>
      </w:pPr>
      <w:r>
        <w:t>List the three most common reoccurring laboratory quality issues</w:t>
      </w:r>
      <w:r w:rsidR="00542736">
        <w:t>:</w:t>
      </w:r>
    </w:p>
    <w:p w14:paraId="58C3D967" w14:textId="77777777" w:rsidR="00C57D79" w:rsidRPr="00C57D79" w:rsidRDefault="00C57D79" w:rsidP="00A63DED">
      <w:pPr>
        <w:pStyle w:val="ListParagraph"/>
      </w:pPr>
    </w:p>
    <w:p w14:paraId="11F6EF5D" w14:textId="30A9C4A9" w:rsidR="001445D4" w:rsidRDefault="002B5230" w:rsidP="008F4555">
      <w:pPr>
        <w:pStyle w:val="Questions"/>
      </w:pPr>
      <w:r>
        <w:t>How did you track non-conformances and corrective actions?</w:t>
      </w:r>
    </w:p>
    <w:p w14:paraId="47733158" w14:textId="77777777" w:rsidR="00CA2C2C" w:rsidRDefault="00CA2C2C" w:rsidP="008F4555">
      <w:pPr>
        <w:pStyle w:val="Questions"/>
      </w:pPr>
      <w:r>
        <w:t xml:space="preserve">What training methods and resources do you find effective in educating the </w:t>
      </w:r>
      <w:r w:rsidRPr="003E218D">
        <w:t>general staff</w:t>
      </w:r>
      <w:r>
        <w:t xml:space="preserve"> and management on the laboratory's quality management system?</w:t>
      </w:r>
    </w:p>
    <w:p w14:paraId="01F35AF9" w14:textId="14CE287B" w:rsidR="00CA2C2C" w:rsidRPr="00542736" w:rsidRDefault="00CA2C2C" w:rsidP="00A63DED">
      <w:pPr>
        <w:pStyle w:val="ListParagraph"/>
      </w:pPr>
      <w:r w:rsidRPr="00542736">
        <w:t>General Staff:</w:t>
      </w:r>
    </w:p>
    <w:p w14:paraId="76E1EC68" w14:textId="4C667354" w:rsidR="00CA2C2C" w:rsidRPr="00542736" w:rsidRDefault="00CA2C2C" w:rsidP="00A63DED">
      <w:pPr>
        <w:pStyle w:val="ListParagraph"/>
      </w:pPr>
      <w:r w:rsidRPr="00542736">
        <w:t>Management:</w:t>
      </w:r>
    </w:p>
    <w:p w14:paraId="73F58D90" w14:textId="77777777" w:rsidR="00D207D6" w:rsidRDefault="00D207D6" w:rsidP="008F4555">
      <w:pPr>
        <w:pStyle w:val="Questions"/>
      </w:pPr>
      <w:r>
        <w:t>What other tips or tricks do you suggest for performing laboratory quality outreach in general?</w:t>
      </w:r>
    </w:p>
    <w:p w14:paraId="2CED1B74" w14:textId="28040818" w:rsidR="004D0F1A" w:rsidRPr="004D0F1A" w:rsidRDefault="00884EF5" w:rsidP="008F4555">
      <w:pPr>
        <w:pStyle w:val="Questions"/>
      </w:pPr>
      <w:r>
        <w:t>What are your suggestions for improving the training of general staff members and/or management for the following</w:t>
      </w:r>
      <w:r w:rsidR="00F85D7F">
        <w:t>:</w:t>
      </w:r>
    </w:p>
    <w:p w14:paraId="1D0C7CDE" w14:textId="1F88AA6A" w:rsidR="006419A4" w:rsidRDefault="000116DC" w:rsidP="00A63DED">
      <w:pPr>
        <w:pStyle w:val="Heading4"/>
        <w:spacing w:before="288"/>
      </w:pPr>
      <w:r>
        <w:t>The Laboratory</w:t>
      </w:r>
      <w:r w:rsidR="009F3600">
        <w:t>’s</w:t>
      </w:r>
      <w:r>
        <w:t xml:space="preserve"> </w:t>
      </w:r>
      <w:r w:rsidRPr="0037095D">
        <w:t xml:space="preserve">Quality </w:t>
      </w:r>
      <w:r w:rsidRPr="00A34779">
        <w:t>Management</w:t>
      </w:r>
      <w:r w:rsidRPr="0037095D">
        <w:t xml:space="preserve"> System</w:t>
      </w:r>
      <w:r>
        <w:t>:</w:t>
      </w:r>
    </w:p>
    <w:tbl>
      <w:tblPr>
        <w:tblStyle w:val="APHLTableHeader"/>
        <w:tblW w:w="13392" w:type="dxa"/>
        <w:tblInd w:w="720" w:type="dxa"/>
        <w:tblLook w:val="04A0" w:firstRow="1" w:lastRow="0" w:firstColumn="1" w:lastColumn="0" w:noHBand="0" w:noVBand="1"/>
      </w:tblPr>
      <w:tblGrid>
        <w:gridCol w:w="2160"/>
        <w:gridCol w:w="2160"/>
        <w:gridCol w:w="2160"/>
        <w:gridCol w:w="2160"/>
        <w:gridCol w:w="4752"/>
      </w:tblGrid>
      <w:tr w:rsidR="00502B9C" w14:paraId="7D513DF4" w14:textId="77777777" w:rsidTr="00427C50">
        <w:trPr>
          <w:cnfStyle w:val="100000000000" w:firstRow="1" w:lastRow="0" w:firstColumn="0" w:lastColumn="0" w:oddVBand="0" w:evenVBand="0" w:oddHBand="0" w:evenHBand="0" w:firstRowFirstColumn="0" w:firstRowLastColumn="0" w:lastRowFirstColumn="0" w:lastRowLastColumn="0"/>
          <w:trHeight w:val="810"/>
        </w:trPr>
        <w:tc>
          <w:tcPr>
            <w:tcW w:w="2160" w:type="dxa"/>
          </w:tcPr>
          <w:p w14:paraId="031F1271" w14:textId="0C011D54" w:rsidR="002F3749" w:rsidRPr="00AF65B2" w:rsidRDefault="002F3749" w:rsidP="004018FF">
            <w:pPr>
              <w:pStyle w:val="TableHeader"/>
            </w:pPr>
            <w:r w:rsidRPr="00AF65B2">
              <w:t xml:space="preserve">Name/Topic </w:t>
            </w:r>
          </w:p>
        </w:tc>
        <w:tc>
          <w:tcPr>
            <w:tcW w:w="2160" w:type="dxa"/>
          </w:tcPr>
          <w:p w14:paraId="5423D95A" w14:textId="21D3E9F9" w:rsidR="002F3749" w:rsidRPr="00AF65B2" w:rsidRDefault="002F3749" w:rsidP="004018FF">
            <w:pPr>
              <w:pStyle w:val="TableHeader"/>
            </w:pPr>
            <w:r w:rsidRPr="00AF65B2">
              <w:t>Frequency</w:t>
            </w:r>
          </w:p>
        </w:tc>
        <w:tc>
          <w:tcPr>
            <w:tcW w:w="2160" w:type="dxa"/>
          </w:tcPr>
          <w:p w14:paraId="363CC319" w14:textId="61955AFD" w:rsidR="002F3749" w:rsidRPr="00AF65B2" w:rsidRDefault="002F3749" w:rsidP="004018FF">
            <w:pPr>
              <w:pStyle w:val="TableHeader"/>
            </w:pPr>
            <w:r w:rsidRPr="00AF65B2">
              <w:t>Audience</w:t>
            </w:r>
          </w:p>
        </w:tc>
        <w:tc>
          <w:tcPr>
            <w:tcW w:w="2160" w:type="dxa"/>
          </w:tcPr>
          <w:p w14:paraId="5A131898" w14:textId="7ED9C82C" w:rsidR="002F3749" w:rsidRPr="00AF65B2" w:rsidRDefault="002F3749" w:rsidP="004018FF">
            <w:pPr>
              <w:pStyle w:val="TableHeader"/>
            </w:pPr>
            <w:r w:rsidRPr="00AF65B2">
              <w:t>Presented By</w:t>
            </w:r>
          </w:p>
        </w:tc>
        <w:tc>
          <w:tcPr>
            <w:tcW w:w="4752" w:type="dxa"/>
          </w:tcPr>
          <w:p w14:paraId="29A36B1F" w14:textId="2B67748E" w:rsidR="00CE2191" w:rsidRPr="00A63DED" w:rsidRDefault="002F3749" w:rsidP="009C0E43">
            <w:pPr>
              <w:pStyle w:val="TableHeader"/>
              <w:rPr>
                <w:rFonts w:ascii="Franklin Gothic Book" w:hAnsi="Franklin Gothic Book"/>
                <w:color w:val="404040"/>
              </w:rPr>
            </w:pPr>
            <w:r w:rsidRPr="00AF65B2">
              <w:t>Resources/Comments</w:t>
            </w:r>
          </w:p>
        </w:tc>
      </w:tr>
      <w:tr w:rsidR="00502B9C" w14:paraId="3F9C1884" w14:textId="77777777" w:rsidTr="00427C50">
        <w:trPr>
          <w:trHeight w:val="288"/>
        </w:trPr>
        <w:tc>
          <w:tcPr>
            <w:tcW w:w="2160" w:type="dxa"/>
          </w:tcPr>
          <w:p w14:paraId="30C2B499" w14:textId="74019CEE" w:rsidR="002F3749" w:rsidRPr="00A63DED" w:rsidRDefault="002F3749" w:rsidP="00434B81">
            <w:pPr>
              <w:pStyle w:val="TableBody"/>
              <w:rPr>
                <w:b/>
                <w:bCs/>
                <w:i/>
                <w:iCs/>
              </w:rPr>
            </w:pPr>
            <w:r w:rsidRPr="00A63DED">
              <w:rPr>
                <w:b/>
                <w:bCs/>
                <w:i/>
                <w:iCs/>
              </w:rPr>
              <w:t>Example: Proficiency Testing</w:t>
            </w:r>
          </w:p>
        </w:tc>
        <w:tc>
          <w:tcPr>
            <w:tcW w:w="2160" w:type="dxa"/>
          </w:tcPr>
          <w:p w14:paraId="0E9FC663" w14:textId="5F8D7C23" w:rsidR="002F3749" w:rsidRPr="00A63DED" w:rsidRDefault="002F3749" w:rsidP="00434B81">
            <w:pPr>
              <w:pStyle w:val="TableBody"/>
              <w:rPr>
                <w:i/>
                <w:iCs/>
              </w:rPr>
            </w:pPr>
            <w:r w:rsidRPr="00A63DED">
              <w:rPr>
                <w:i/>
                <w:iCs/>
              </w:rPr>
              <w:t>Initially a hire, then annually</w:t>
            </w:r>
          </w:p>
        </w:tc>
        <w:tc>
          <w:tcPr>
            <w:tcW w:w="2160" w:type="dxa"/>
          </w:tcPr>
          <w:p w14:paraId="681CA9EF" w14:textId="4A5D4DA3" w:rsidR="002F3749" w:rsidRPr="00A63DED" w:rsidRDefault="002F3749" w:rsidP="00434B81">
            <w:pPr>
              <w:pStyle w:val="TableBody"/>
              <w:rPr>
                <w:i/>
                <w:iCs/>
              </w:rPr>
            </w:pPr>
            <w:r w:rsidRPr="00A63DED">
              <w:rPr>
                <w:i/>
                <w:iCs/>
              </w:rPr>
              <w:t>All Laboratory Staff</w:t>
            </w:r>
          </w:p>
        </w:tc>
        <w:tc>
          <w:tcPr>
            <w:tcW w:w="2160" w:type="dxa"/>
          </w:tcPr>
          <w:p w14:paraId="38972E45" w14:textId="1A8B3001" w:rsidR="002F3749" w:rsidRPr="00A63DED" w:rsidRDefault="002F3749" w:rsidP="00434B81">
            <w:pPr>
              <w:pStyle w:val="TableBody"/>
              <w:rPr>
                <w:i/>
                <w:iCs/>
              </w:rPr>
            </w:pPr>
            <w:r w:rsidRPr="00A63DED">
              <w:rPr>
                <w:i/>
                <w:iCs/>
              </w:rPr>
              <w:t>Quality Manager</w:t>
            </w:r>
          </w:p>
        </w:tc>
        <w:tc>
          <w:tcPr>
            <w:tcW w:w="4752" w:type="dxa"/>
          </w:tcPr>
          <w:p w14:paraId="1AD6DAFF" w14:textId="35DC7C6C" w:rsidR="00CE2191" w:rsidRPr="00CE2191" w:rsidRDefault="002F3749" w:rsidP="002B2FBE">
            <w:pPr>
              <w:pStyle w:val="TableBody"/>
            </w:pPr>
            <w:r w:rsidRPr="00A63DED">
              <w:rPr>
                <w:i/>
                <w:iCs/>
              </w:rPr>
              <w:t>PowerPoint presentation</w:t>
            </w:r>
          </w:p>
        </w:tc>
      </w:tr>
      <w:tr w:rsidR="00502B9C" w14:paraId="6A0E8BA9" w14:textId="77777777" w:rsidTr="00427C50">
        <w:trPr>
          <w:cnfStyle w:val="000000010000" w:firstRow="0" w:lastRow="0" w:firstColumn="0" w:lastColumn="0" w:oddVBand="0" w:evenVBand="0" w:oddHBand="0" w:evenHBand="1" w:firstRowFirstColumn="0" w:firstRowLastColumn="0" w:lastRowFirstColumn="0" w:lastRowLastColumn="0"/>
          <w:trHeight w:val="144"/>
        </w:trPr>
        <w:tc>
          <w:tcPr>
            <w:tcW w:w="2160" w:type="dxa"/>
          </w:tcPr>
          <w:p w14:paraId="62655C6A" w14:textId="0283F55F" w:rsidR="002F3749" w:rsidRPr="00A63DED" w:rsidRDefault="002F3749" w:rsidP="009C0E43">
            <w:pPr>
              <w:pStyle w:val="TableBody"/>
              <w:rPr>
                <w:b/>
                <w:bCs/>
              </w:rPr>
            </w:pPr>
          </w:p>
        </w:tc>
        <w:tc>
          <w:tcPr>
            <w:tcW w:w="2160" w:type="dxa"/>
          </w:tcPr>
          <w:p w14:paraId="653B58C5" w14:textId="77777777" w:rsidR="002F3749" w:rsidRDefault="002F3749" w:rsidP="009C0E43">
            <w:pPr>
              <w:pStyle w:val="TableBody"/>
            </w:pPr>
          </w:p>
        </w:tc>
        <w:tc>
          <w:tcPr>
            <w:tcW w:w="2160" w:type="dxa"/>
          </w:tcPr>
          <w:p w14:paraId="5F5B0B73" w14:textId="77777777" w:rsidR="002F3749" w:rsidRDefault="002F3749" w:rsidP="009C0E43">
            <w:pPr>
              <w:pStyle w:val="TableBody"/>
            </w:pPr>
          </w:p>
        </w:tc>
        <w:tc>
          <w:tcPr>
            <w:tcW w:w="2160" w:type="dxa"/>
          </w:tcPr>
          <w:p w14:paraId="65972DE4" w14:textId="3BDF59C7" w:rsidR="002F3749" w:rsidRDefault="002F3749" w:rsidP="009C0E43">
            <w:pPr>
              <w:pStyle w:val="TableBody"/>
            </w:pPr>
          </w:p>
        </w:tc>
        <w:tc>
          <w:tcPr>
            <w:tcW w:w="4752" w:type="dxa"/>
          </w:tcPr>
          <w:p w14:paraId="73C8666E" w14:textId="4BF973E1" w:rsidR="00CE2191" w:rsidRPr="00CE2191" w:rsidRDefault="00CE2191" w:rsidP="009C0E43">
            <w:pPr>
              <w:pStyle w:val="TableBody"/>
            </w:pPr>
          </w:p>
        </w:tc>
      </w:tr>
      <w:tr w:rsidR="00502B9C" w14:paraId="61E72491" w14:textId="77777777" w:rsidTr="00427C50">
        <w:trPr>
          <w:trHeight w:val="144"/>
        </w:trPr>
        <w:tc>
          <w:tcPr>
            <w:tcW w:w="2160" w:type="dxa"/>
          </w:tcPr>
          <w:p w14:paraId="4B10BC6B" w14:textId="04DCB870" w:rsidR="002F3749" w:rsidRPr="00A63DED" w:rsidRDefault="002F3749" w:rsidP="009C0E43">
            <w:pPr>
              <w:pStyle w:val="TableBody"/>
              <w:rPr>
                <w:b/>
                <w:bCs/>
              </w:rPr>
            </w:pPr>
          </w:p>
        </w:tc>
        <w:tc>
          <w:tcPr>
            <w:tcW w:w="2160" w:type="dxa"/>
          </w:tcPr>
          <w:p w14:paraId="6E93BF3A" w14:textId="77777777" w:rsidR="002F3749" w:rsidRDefault="002F3749" w:rsidP="009C0E43">
            <w:pPr>
              <w:pStyle w:val="TableBody"/>
            </w:pPr>
          </w:p>
        </w:tc>
        <w:tc>
          <w:tcPr>
            <w:tcW w:w="2160" w:type="dxa"/>
          </w:tcPr>
          <w:p w14:paraId="1AAAD45E" w14:textId="77777777" w:rsidR="002F3749" w:rsidRDefault="002F3749" w:rsidP="009C0E43">
            <w:pPr>
              <w:pStyle w:val="TableBody"/>
            </w:pPr>
          </w:p>
        </w:tc>
        <w:tc>
          <w:tcPr>
            <w:tcW w:w="2160" w:type="dxa"/>
          </w:tcPr>
          <w:p w14:paraId="5C192F88" w14:textId="257E99BD" w:rsidR="002F3749" w:rsidRDefault="002F3749" w:rsidP="009C0E43">
            <w:pPr>
              <w:pStyle w:val="TableBody"/>
            </w:pPr>
          </w:p>
        </w:tc>
        <w:tc>
          <w:tcPr>
            <w:tcW w:w="4752" w:type="dxa"/>
          </w:tcPr>
          <w:p w14:paraId="4D416C5E" w14:textId="1B68FB55" w:rsidR="00CE2191" w:rsidRPr="00CE2191" w:rsidRDefault="00CE2191" w:rsidP="009C0E43">
            <w:pPr>
              <w:pStyle w:val="TableBody"/>
            </w:pPr>
          </w:p>
        </w:tc>
      </w:tr>
      <w:tr w:rsidR="00502B9C" w14:paraId="36B47989" w14:textId="77777777" w:rsidTr="00427C50">
        <w:trPr>
          <w:cnfStyle w:val="000000010000" w:firstRow="0" w:lastRow="0" w:firstColumn="0" w:lastColumn="0" w:oddVBand="0" w:evenVBand="0" w:oddHBand="0" w:evenHBand="1" w:firstRowFirstColumn="0" w:firstRowLastColumn="0" w:lastRowFirstColumn="0" w:lastRowLastColumn="0"/>
          <w:trHeight w:val="144"/>
        </w:trPr>
        <w:tc>
          <w:tcPr>
            <w:tcW w:w="2160" w:type="dxa"/>
          </w:tcPr>
          <w:p w14:paraId="7B72C762" w14:textId="53171A91" w:rsidR="002F3749" w:rsidRPr="00A63DED" w:rsidRDefault="002F3749" w:rsidP="009C0E43">
            <w:pPr>
              <w:pStyle w:val="TableBody"/>
              <w:rPr>
                <w:b/>
                <w:bCs/>
              </w:rPr>
            </w:pPr>
          </w:p>
        </w:tc>
        <w:tc>
          <w:tcPr>
            <w:tcW w:w="2160" w:type="dxa"/>
          </w:tcPr>
          <w:p w14:paraId="631C7D4A" w14:textId="77777777" w:rsidR="002F3749" w:rsidRDefault="002F3749" w:rsidP="009C0E43">
            <w:pPr>
              <w:pStyle w:val="TableBody"/>
            </w:pPr>
          </w:p>
        </w:tc>
        <w:tc>
          <w:tcPr>
            <w:tcW w:w="2160" w:type="dxa"/>
          </w:tcPr>
          <w:p w14:paraId="6B9E1E86" w14:textId="77777777" w:rsidR="002F3749" w:rsidRDefault="002F3749" w:rsidP="009C0E43">
            <w:pPr>
              <w:pStyle w:val="TableBody"/>
            </w:pPr>
          </w:p>
        </w:tc>
        <w:tc>
          <w:tcPr>
            <w:tcW w:w="2160" w:type="dxa"/>
          </w:tcPr>
          <w:p w14:paraId="7D57EC57" w14:textId="613BED9A" w:rsidR="002F3749" w:rsidRDefault="002F3749" w:rsidP="009C0E43">
            <w:pPr>
              <w:pStyle w:val="TableBody"/>
            </w:pPr>
          </w:p>
        </w:tc>
        <w:tc>
          <w:tcPr>
            <w:tcW w:w="4752" w:type="dxa"/>
          </w:tcPr>
          <w:p w14:paraId="3112BB9E" w14:textId="229C4CD3" w:rsidR="00CE2191" w:rsidRPr="00CE2191" w:rsidRDefault="00CE2191" w:rsidP="009C0E43">
            <w:pPr>
              <w:pStyle w:val="TableBody"/>
            </w:pPr>
          </w:p>
        </w:tc>
      </w:tr>
    </w:tbl>
    <w:p w14:paraId="5F28F5BE" w14:textId="143844A4" w:rsidR="00E84D90" w:rsidRDefault="00E84D90" w:rsidP="00A63DED">
      <w:pPr>
        <w:pStyle w:val="Heading4"/>
        <w:spacing w:before="288"/>
      </w:pPr>
      <w:r>
        <w:t xml:space="preserve">The </w:t>
      </w:r>
      <w:r w:rsidR="005454AF" w:rsidRPr="005454AF">
        <w:t>“</w:t>
      </w:r>
      <w:r w:rsidR="008D74A6" w:rsidRPr="00A63DED">
        <w:t>Ongoing</w:t>
      </w:r>
      <w:r w:rsidRPr="00A63DED">
        <w:t xml:space="preserve"> Quality </w:t>
      </w:r>
      <w:r w:rsidR="008D74A6" w:rsidRPr="00A63DED">
        <w:t>Monitoring</w:t>
      </w:r>
      <w:r w:rsidR="005454AF" w:rsidRPr="00A63DED">
        <w:t>”</w:t>
      </w:r>
      <w:r w:rsidR="008D74A6">
        <w:t xml:space="preserve"> portion of the laboratory’s Quality </w:t>
      </w:r>
      <w:r w:rsidR="008D74A6" w:rsidRPr="00A34779">
        <w:t>Management</w:t>
      </w:r>
      <w:r>
        <w:t xml:space="preserve"> System:</w:t>
      </w:r>
    </w:p>
    <w:tbl>
      <w:tblPr>
        <w:tblStyle w:val="APHLTableHeader"/>
        <w:tblW w:w="13392" w:type="dxa"/>
        <w:tblInd w:w="720" w:type="dxa"/>
        <w:tblLook w:val="04A0" w:firstRow="1" w:lastRow="0" w:firstColumn="1" w:lastColumn="0" w:noHBand="0" w:noVBand="1"/>
      </w:tblPr>
      <w:tblGrid>
        <w:gridCol w:w="2160"/>
        <w:gridCol w:w="2160"/>
        <w:gridCol w:w="2160"/>
        <w:gridCol w:w="2160"/>
        <w:gridCol w:w="4752"/>
      </w:tblGrid>
      <w:tr w:rsidR="00E3565E" w14:paraId="7015CCC2" w14:textId="77777777" w:rsidTr="00E3565E">
        <w:trPr>
          <w:cnfStyle w:val="100000000000" w:firstRow="1" w:lastRow="0" w:firstColumn="0" w:lastColumn="0" w:oddVBand="0" w:evenVBand="0" w:oddHBand="0" w:evenHBand="0" w:firstRowFirstColumn="0" w:firstRowLastColumn="0" w:lastRowFirstColumn="0" w:lastRowLastColumn="0"/>
        </w:trPr>
        <w:tc>
          <w:tcPr>
            <w:tcW w:w="2160" w:type="dxa"/>
          </w:tcPr>
          <w:p w14:paraId="41685ECD" w14:textId="759A2D9F" w:rsidR="00E84D90" w:rsidRDefault="0037095D" w:rsidP="004018FF">
            <w:pPr>
              <w:pStyle w:val="TableHeader"/>
            </w:pPr>
            <w:r>
              <w:t>Activity</w:t>
            </w:r>
            <w:r w:rsidR="00E84D90">
              <w:t xml:space="preserve"> </w:t>
            </w:r>
          </w:p>
        </w:tc>
        <w:tc>
          <w:tcPr>
            <w:tcW w:w="2160" w:type="dxa"/>
          </w:tcPr>
          <w:p w14:paraId="5C09C413" w14:textId="77777777" w:rsidR="00E84D90" w:rsidRDefault="00E84D90" w:rsidP="004018FF">
            <w:pPr>
              <w:pStyle w:val="TableHeader"/>
            </w:pPr>
            <w:r>
              <w:t>Frequency</w:t>
            </w:r>
          </w:p>
        </w:tc>
        <w:tc>
          <w:tcPr>
            <w:tcW w:w="2160" w:type="dxa"/>
          </w:tcPr>
          <w:p w14:paraId="7DB3F26D" w14:textId="1D073726" w:rsidR="00E84D90" w:rsidRDefault="0040378D" w:rsidP="004018FF">
            <w:pPr>
              <w:pStyle w:val="TableHeader"/>
            </w:pPr>
            <w:r>
              <w:t>Performed By</w:t>
            </w:r>
          </w:p>
        </w:tc>
        <w:tc>
          <w:tcPr>
            <w:tcW w:w="2160" w:type="dxa"/>
          </w:tcPr>
          <w:p w14:paraId="7B684484" w14:textId="0D578BFF" w:rsidR="00E84D90" w:rsidRDefault="0040378D" w:rsidP="004018FF">
            <w:pPr>
              <w:pStyle w:val="TableHeader"/>
            </w:pPr>
            <w:r>
              <w:t>Reviewed By</w:t>
            </w:r>
          </w:p>
        </w:tc>
        <w:tc>
          <w:tcPr>
            <w:tcW w:w="4752" w:type="dxa"/>
          </w:tcPr>
          <w:p w14:paraId="6A198525" w14:textId="77777777" w:rsidR="00E84D90" w:rsidRDefault="00E84D90" w:rsidP="004018FF">
            <w:pPr>
              <w:pStyle w:val="TableHeader"/>
            </w:pPr>
            <w:r>
              <w:t>Resources/Comments</w:t>
            </w:r>
          </w:p>
        </w:tc>
      </w:tr>
      <w:tr w:rsidR="005454AF" w14:paraId="20C4BE4F" w14:textId="77777777" w:rsidTr="00395221">
        <w:tc>
          <w:tcPr>
            <w:tcW w:w="2160" w:type="dxa"/>
          </w:tcPr>
          <w:p w14:paraId="0F5D1309" w14:textId="70C2EA2F" w:rsidR="00E84D90" w:rsidRPr="00395221" w:rsidRDefault="00E84D90" w:rsidP="004D7E1B">
            <w:pPr>
              <w:pStyle w:val="TableBody"/>
              <w:rPr>
                <w:b/>
                <w:bCs/>
                <w:i/>
                <w:iCs/>
              </w:rPr>
            </w:pPr>
            <w:r w:rsidRPr="00395221">
              <w:rPr>
                <w:b/>
                <w:bCs/>
                <w:i/>
                <w:iCs/>
              </w:rPr>
              <w:t xml:space="preserve">Example: </w:t>
            </w:r>
            <w:r w:rsidR="0040378D" w:rsidRPr="00395221">
              <w:rPr>
                <w:b/>
                <w:bCs/>
                <w:i/>
                <w:iCs/>
              </w:rPr>
              <w:t>Review Control Chart</w:t>
            </w:r>
          </w:p>
        </w:tc>
        <w:tc>
          <w:tcPr>
            <w:tcW w:w="2160" w:type="dxa"/>
          </w:tcPr>
          <w:p w14:paraId="00AFEAC2" w14:textId="7F60008C" w:rsidR="00E84D90" w:rsidRPr="00395221" w:rsidRDefault="0040378D" w:rsidP="004D7E1B">
            <w:pPr>
              <w:pStyle w:val="TableBody"/>
              <w:rPr>
                <w:i/>
                <w:iCs/>
              </w:rPr>
            </w:pPr>
            <w:r w:rsidRPr="00395221">
              <w:rPr>
                <w:i/>
                <w:iCs/>
              </w:rPr>
              <w:t>Quarterly</w:t>
            </w:r>
          </w:p>
        </w:tc>
        <w:tc>
          <w:tcPr>
            <w:tcW w:w="2160" w:type="dxa"/>
          </w:tcPr>
          <w:p w14:paraId="77CDC793" w14:textId="54CCD08E" w:rsidR="00E84D90" w:rsidRPr="00395221" w:rsidRDefault="0040378D" w:rsidP="004D7E1B">
            <w:pPr>
              <w:pStyle w:val="TableBody"/>
              <w:rPr>
                <w:i/>
                <w:iCs/>
              </w:rPr>
            </w:pPr>
            <w:r w:rsidRPr="00395221">
              <w:rPr>
                <w:i/>
                <w:iCs/>
              </w:rPr>
              <w:t>Section Supervisor</w:t>
            </w:r>
          </w:p>
        </w:tc>
        <w:tc>
          <w:tcPr>
            <w:tcW w:w="2160" w:type="dxa"/>
          </w:tcPr>
          <w:p w14:paraId="2C6E4DF6" w14:textId="77777777" w:rsidR="00E84D90" w:rsidRPr="00395221" w:rsidRDefault="00E84D90" w:rsidP="004D7E1B">
            <w:pPr>
              <w:pStyle w:val="TableBody"/>
              <w:rPr>
                <w:i/>
                <w:iCs/>
              </w:rPr>
            </w:pPr>
            <w:r w:rsidRPr="00395221">
              <w:rPr>
                <w:i/>
                <w:iCs/>
              </w:rPr>
              <w:t>Quality Manager</w:t>
            </w:r>
          </w:p>
        </w:tc>
        <w:tc>
          <w:tcPr>
            <w:tcW w:w="4752" w:type="dxa"/>
          </w:tcPr>
          <w:p w14:paraId="1EB1A99D" w14:textId="37081472" w:rsidR="00E84D90" w:rsidRPr="00395221" w:rsidRDefault="0040378D" w:rsidP="004D7E1B">
            <w:pPr>
              <w:pStyle w:val="TableBody"/>
              <w:rPr>
                <w:i/>
                <w:iCs/>
              </w:rPr>
            </w:pPr>
            <w:r w:rsidRPr="00395221">
              <w:rPr>
                <w:i/>
                <w:iCs/>
              </w:rPr>
              <w:t>Quality Control Log</w:t>
            </w:r>
            <w:r w:rsidR="00D57648" w:rsidRPr="00395221">
              <w:rPr>
                <w:i/>
                <w:iCs/>
              </w:rPr>
              <w:t xml:space="preserve"> Templates</w:t>
            </w:r>
          </w:p>
        </w:tc>
      </w:tr>
      <w:tr w:rsidR="00E3565E" w14:paraId="7E064B42"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36C5A11C" w14:textId="77777777" w:rsidR="00E84D90" w:rsidRPr="00395221" w:rsidRDefault="00E84D90" w:rsidP="004D7E1B">
            <w:pPr>
              <w:pStyle w:val="TableBody"/>
              <w:rPr>
                <w:b/>
                <w:bCs/>
              </w:rPr>
            </w:pPr>
          </w:p>
        </w:tc>
        <w:tc>
          <w:tcPr>
            <w:tcW w:w="2160" w:type="dxa"/>
          </w:tcPr>
          <w:p w14:paraId="56C282CA" w14:textId="77777777" w:rsidR="00E84D90" w:rsidRDefault="00E84D90" w:rsidP="004D7E1B">
            <w:pPr>
              <w:pStyle w:val="TableBody"/>
            </w:pPr>
          </w:p>
        </w:tc>
        <w:tc>
          <w:tcPr>
            <w:tcW w:w="2160" w:type="dxa"/>
          </w:tcPr>
          <w:p w14:paraId="7F20747E" w14:textId="77777777" w:rsidR="00E84D90" w:rsidRDefault="00E84D90" w:rsidP="004D7E1B">
            <w:pPr>
              <w:pStyle w:val="TableBody"/>
            </w:pPr>
          </w:p>
        </w:tc>
        <w:tc>
          <w:tcPr>
            <w:tcW w:w="2160" w:type="dxa"/>
          </w:tcPr>
          <w:p w14:paraId="1B22024F" w14:textId="77777777" w:rsidR="00E84D90" w:rsidRDefault="00E84D90" w:rsidP="004D7E1B">
            <w:pPr>
              <w:pStyle w:val="TableBody"/>
            </w:pPr>
          </w:p>
        </w:tc>
        <w:tc>
          <w:tcPr>
            <w:tcW w:w="4752" w:type="dxa"/>
          </w:tcPr>
          <w:p w14:paraId="02BF3FFC" w14:textId="77777777" w:rsidR="00E84D90" w:rsidRDefault="00E84D90" w:rsidP="004D7E1B">
            <w:pPr>
              <w:pStyle w:val="TableBody"/>
            </w:pPr>
          </w:p>
        </w:tc>
      </w:tr>
      <w:tr w:rsidR="00E3565E" w14:paraId="6C9F1AAF" w14:textId="77777777" w:rsidTr="00E3565E">
        <w:tc>
          <w:tcPr>
            <w:tcW w:w="2160" w:type="dxa"/>
          </w:tcPr>
          <w:p w14:paraId="52822355" w14:textId="77777777" w:rsidR="00E84D90" w:rsidRPr="00395221" w:rsidRDefault="00E84D90" w:rsidP="004D7E1B">
            <w:pPr>
              <w:pStyle w:val="TableBody"/>
              <w:rPr>
                <w:b/>
                <w:bCs/>
              </w:rPr>
            </w:pPr>
          </w:p>
        </w:tc>
        <w:tc>
          <w:tcPr>
            <w:tcW w:w="2160" w:type="dxa"/>
          </w:tcPr>
          <w:p w14:paraId="65924420" w14:textId="77777777" w:rsidR="00E84D90" w:rsidRDefault="00E84D90" w:rsidP="004D7E1B">
            <w:pPr>
              <w:pStyle w:val="TableBody"/>
            </w:pPr>
          </w:p>
        </w:tc>
        <w:tc>
          <w:tcPr>
            <w:tcW w:w="2160" w:type="dxa"/>
          </w:tcPr>
          <w:p w14:paraId="374C6E12" w14:textId="77777777" w:rsidR="00E84D90" w:rsidRDefault="00E84D90" w:rsidP="004D7E1B">
            <w:pPr>
              <w:pStyle w:val="TableBody"/>
            </w:pPr>
          </w:p>
        </w:tc>
        <w:tc>
          <w:tcPr>
            <w:tcW w:w="2160" w:type="dxa"/>
          </w:tcPr>
          <w:p w14:paraId="0A277857" w14:textId="77777777" w:rsidR="00E84D90" w:rsidRDefault="00E84D90" w:rsidP="004D7E1B">
            <w:pPr>
              <w:pStyle w:val="TableBody"/>
            </w:pPr>
          </w:p>
        </w:tc>
        <w:tc>
          <w:tcPr>
            <w:tcW w:w="4752" w:type="dxa"/>
          </w:tcPr>
          <w:p w14:paraId="2740663E" w14:textId="77777777" w:rsidR="00E84D90" w:rsidRDefault="00E84D90" w:rsidP="004D7E1B">
            <w:pPr>
              <w:pStyle w:val="TableBody"/>
            </w:pPr>
          </w:p>
        </w:tc>
      </w:tr>
      <w:tr w:rsidR="00E3565E" w14:paraId="62CCD509"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2ECF9453" w14:textId="77777777" w:rsidR="00E84D90" w:rsidRPr="00395221" w:rsidRDefault="00E84D90" w:rsidP="004D7E1B">
            <w:pPr>
              <w:pStyle w:val="TableBody"/>
              <w:rPr>
                <w:b/>
                <w:bCs/>
              </w:rPr>
            </w:pPr>
          </w:p>
        </w:tc>
        <w:tc>
          <w:tcPr>
            <w:tcW w:w="2160" w:type="dxa"/>
          </w:tcPr>
          <w:p w14:paraId="6C7A0B97" w14:textId="77777777" w:rsidR="00E84D90" w:rsidRDefault="00E84D90" w:rsidP="004D7E1B">
            <w:pPr>
              <w:pStyle w:val="TableBody"/>
            </w:pPr>
          </w:p>
        </w:tc>
        <w:tc>
          <w:tcPr>
            <w:tcW w:w="2160" w:type="dxa"/>
          </w:tcPr>
          <w:p w14:paraId="211B9F16" w14:textId="77777777" w:rsidR="00E84D90" w:rsidRDefault="00E84D90" w:rsidP="004D7E1B">
            <w:pPr>
              <w:pStyle w:val="TableBody"/>
            </w:pPr>
          </w:p>
        </w:tc>
        <w:tc>
          <w:tcPr>
            <w:tcW w:w="2160" w:type="dxa"/>
          </w:tcPr>
          <w:p w14:paraId="3BB2D2F4" w14:textId="77777777" w:rsidR="00E84D90" w:rsidRDefault="00E84D90" w:rsidP="004D7E1B">
            <w:pPr>
              <w:pStyle w:val="TableBody"/>
            </w:pPr>
          </w:p>
        </w:tc>
        <w:tc>
          <w:tcPr>
            <w:tcW w:w="4752" w:type="dxa"/>
          </w:tcPr>
          <w:p w14:paraId="5653AAD0" w14:textId="77777777" w:rsidR="00E84D90" w:rsidRDefault="00E84D90" w:rsidP="004D7E1B">
            <w:pPr>
              <w:pStyle w:val="TableBody"/>
            </w:pPr>
          </w:p>
        </w:tc>
      </w:tr>
    </w:tbl>
    <w:p w14:paraId="771980EE" w14:textId="7F79E140" w:rsidR="00D57648" w:rsidRDefault="00D57648" w:rsidP="00A63DED">
      <w:pPr>
        <w:pStyle w:val="Heading4"/>
        <w:spacing w:before="288"/>
      </w:pPr>
      <w:r>
        <w:t xml:space="preserve">The </w:t>
      </w:r>
      <w:r w:rsidR="00AE5C25" w:rsidRPr="00AE5C25">
        <w:t>“</w:t>
      </w:r>
      <w:r w:rsidRPr="00A63DED">
        <w:t>Internal Audit</w:t>
      </w:r>
      <w:r w:rsidR="00AE5C25" w:rsidRPr="00A63DED">
        <w:t>”</w:t>
      </w:r>
      <w:r>
        <w:t xml:space="preserve"> portion of the laboratory’s Quality Management System:</w:t>
      </w:r>
    </w:p>
    <w:tbl>
      <w:tblPr>
        <w:tblStyle w:val="APHLTableHeader"/>
        <w:tblW w:w="13392" w:type="dxa"/>
        <w:tblInd w:w="720" w:type="dxa"/>
        <w:tblLook w:val="04A0" w:firstRow="1" w:lastRow="0" w:firstColumn="1" w:lastColumn="0" w:noHBand="0" w:noVBand="1"/>
      </w:tblPr>
      <w:tblGrid>
        <w:gridCol w:w="2160"/>
        <w:gridCol w:w="2160"/>
        <w:gridCol w:w="2160"/>
        <w:gridCol w:w="2160"/>
        <w:gridCol w:w="4752"/>
      </w:tblGrid>
      <w:tr w:rsidR="00AE5C25" w14:paraId="4EF15E96" w14:textId="77777777" w:rsidTr="00395221">
        <w:trPr>
          <w:cnfStyle w:val="100000000000" w:firstRow="1" w:lastRow="0" w:firstColumn="0" w:lastColumn="0" w:oddVBand="0" w:evenVBand="0" w:oddHBand="0" w:evenHBand="0" w:firstRowFirstColumn="0" w:firstRowLastColumn="0" w:lastRowFirstColumn="0" w:lastRowLastColumn="0"/>
        </w:trPr>
        <w:tc>
          <w:tcPr>
            <w:tcW w:w="2160" w:type="dxa"/>
          </w:tcPr>
          <w:p w14:paraId="28741862" w14:textId="6A463EE2" w:rsidR="00D57648" w:rsidRDefault="00C804C3" w:rsidP="004018FF">
            <w:pPr>
              <w:pStyle w:val="TableHeader"/>
            </w:pPr>
            <w:r>
              <w:t>Area/Topic Covered</w:t>
            </w:r>
            <w:r w:rsidR="00D57648">
              <w:t xml:space="preserve"> </w:t>
            </w:r>
          </w:p>
        </w:tc>
        <w:tc>
          <w:tcPr>
            <w:tcW w:w="2160" w:type="dxa"/>
          </w:tcPr>
          <w:p w14:paraId="08D82D10" w14:textId="77777777" w:rsidR="00D57648" w:rsidRDefault="00D57648" w:rsidP="004018FF">
            <w:pPr>
              <w:pStyle w:val="TableHeader"/>
            </w:pPr>
            <w:r>
              <w:t>Frequency</w:t>
            </w:r>
          </w:p>
        </w:tc>
        <w:tc>
          <w:tcPr>
            <w:tcW w:w="2160" w:type="dxa"/>
          </w:tcPr>
          <w:p w14:paraId="684580E6" w14:textId="2157F518" w:rsidR="00D57648" w:rsidRDefault="00C804C3" w:rsidP="004018FF">
            <w:pPr>
              <w:pStyle w:val="TableHeader"/>
            </w:pPr>
            <w:r>
              <w:t>Performed By</w:t>
            </w:r>
          </w:p>
        </w:tc>
        <w:tc>
          <w:tcPr>
            <w:tcW w:w="2160" w:type="dxa"/>
          </w:tcPr>
          <w:p w14:paraId="4D6ED956" w14:textId="4CEF05A0" w:rsidR="00D57648" w:rsidRDefault="00C804C3" w:rsidP="004018FF">
            <w:pPr>
              <w:pStyle w:val="TableHeader"/>
            </w:pPr>
            <w:r>
              <w:t>Reviewed By</w:t>
            </w:r>
          </w:p>
        </w:tc>
        <w:tc>
          <w:tcPr>
            <w:tcW w:w="4752" w:type="dxa"/>
          </w:tcPr>
          <w:p w14:paraId="309493A8" w14:textId="77777777" w:rsidR="00D57648" w:rsidRDefault="00D57648" w:rsidP="004018FF">
            <w:pPr>
              <w:pStyle w:val="TableHeader"/>
            </w:pPr>
            <w:r>
              <w:t>Resources/Comments</w:t>
            </w:r>
          </w:p>
        </w:tc>
      </w:tr>
      <w:tr w:rsidR="00E3565E" w14:paraId="3EFDD384" w14:textId="77777777" w:rsidTr="00395221">
        <w:tc>
          <w:tcPr>
            <w:tcW w:w="2160" w:type="dxa"/>
          </w:tcPr>
          <w:p w14:paraId="1CC67012" w14:textId="6129F76C" w:rsidR="00D57648" w:rsidRPr="00427C50" w:rsidRDefault="00D57648" w:rsidP="004D7E1B">
            <w:pPr>
              <w:pStyle w:val="TableBody"/>
              <w:rPr>
                <w:b/>
                <w:bCs/>
                <w:i/>
                <w:iCs/>
              </w:rPr>
            </w:pPr>
            <w:r w:rsidRPr="00427C50">
              <w:rPr>
                <w:b/>
                <w:bCs/>
                <w:i/>
                <w:iCs/>
              </w:rPr>
              <w:t xml:space="preserve">Example: </w:t>
            </w:r>
            <w:r w:rsidR="004B20C6" w:rsidRPr="00427C50">
              <w:rPr>
                <w:b/>
                <w:bCs/>
                <w:i/>
                <w:iCs/>
              </w:rPr>
              <w:t>Specimen Receiving</w:t>
            </w:r>
          </w:p>
        </w:tc>
        <w:tc>
          <w:tcPr>
            <w:tcW w:w="2160" w:type="dxa"/>
          </w:tcPr>
          <w:p w14:paraId="03C61246" w14:textId="63975CB7" w:rsidR="00D57648" w:rsidRPr="00427C50" w:rsidRDefault="004B20C6" w:rsidP="004D7E1B">
            <w:pPr>
              <w:pStyle w:val="TableBody"/>
              <w:rPr>
                <w:i/>
                <w:iCs/>
              </w:rPr>
            </w:pPr>
            <w:r w:rsidRPr="00427C50">
              <w:rPr>
                <w:i/>
                <w:iCs/>
              </w:rPr>
              <w:t>Every 6 months</w:t>
            </w:r>
          </w:p>
        </w:tc>
        <w:tc>
          <w:tcPr>
            <w:tcW w:w="2160" w:type="dxa"/>
          </w:tcPr>
          <w:p w14:paraId="60B7AF97" w14:textId="037CB694" w:rsidR="00D57648" w:rsidRPr="00427C50" w:rsidRDefault="004B20C6" w:rsidP="004D7E1B">
            <w:pPr>
              <w:pStyle w:val="TableBody"/>
              <w:rPr>
                <w:i/>
                <w:iCs/>
              </w:rPr>
            </w:pPr>
            <w:r w:rsidRPr="00427C50">
              <w:rPr>
                <w:i/>
                <w:iCs/>
              </w:rPr>
              <w:t>Quality Manager</w:t>
            </w:r>
          </w:p>
        </w:tc>
        <w:tc>
          <w:tcPr>
            <w:tcW w:w="2160" w:type="dxa"/>
          </w:tcPr>
          <w:p w14:paraId="01D81B7C" w14:textId="0ADA4719" w:rsidR="00D57648" w:rsidRPr="00427C50" w:rsidRDefault="004B20C6" w:rsidP="004D7E1B">
            <w:pPr>
              <w:pStyle w:val="TableBody"/>
              <w:rPr>
                <w:i/>
                <w:iCs/>
              </w:rPr>
            </w:pPr>
            <w:r w:rsidRPr="00427C50">
              <w:rPr>
                <w:i/>
                <w:iCs/>
              </w:rPr>
              <w:t>Lab/Departmental</w:t>
            </w:r>
            <w:r w:rsidR="0037095D" w:rsidRPr="00427C50">
              <w:rPr>
                <w:i/>
                <w:iCs/>
              </w:rPr>
              <w:t xml:space="preserve"> Managers, All Directors</w:t>
            </w:r>
          </w:p>
        </w:tc>
        <w:tc>
          <w:tcPr>
            <w:tcW w:w="4752" w:type="dxa"/>
          </w:tcPr>
          <w:p w14:paraId="5AA31F8A" w14:textId="2A7E1030" w:rsidR="00D57648" w:rsidRPr="00427C50" w:rsidRDefault="0037095D" w:rsidP="004D7E1B">
            <w:pPr>
              <w:pStyle w:val="TableBody"/>
              <w:rPr>
                <w:i/>
                <w:iCs/>
              </w:rPr>
            </w:pPr>
            <w:r w:rsidRPr="00427C50">
              <w:rPr>
                <w:i/>
                <w:iCs/>
              </w:rPr>
              <w:t>Audit Checklist</w:t>
            </w:r>
          </w:p>
        </w:tc>
      </w:tr>
      <w:tr w:rsidR="00AE5C25" w14:paraId="08C2F873" w14:textId="77777777" w:rsidTr="00395221">
        <w:trPr>
          <w:cnfStyle w:val="000000010000" w:firstRow="0" w:lastRow="0" w:firstColumn="0" w:lastColumn="0" w:oddVBand="0" w:evenVBand="0" w:oddHBand="0" w:evenHBand="1" w:firstRowFirstColumn="0" w:firstRowLastColumn="0" w:lastRowFirstColumn="0" w:lastRowLastColumn="0"/>
        </w:trPr>
        <w:tc>
          <w:tcPr>
            <w:tcW w:w="2160" w:type="dxa"/>
          </w:tcPr>
          <w:p w14:paraId="2AA84C64" w14:textId="77777777" w:rsidR="00D57648" w:rsidRPr="00427C50" w:rsidRDefault="00D57648" w:rsidP="004D7E1B">
            <w:pPr>
              <w:pStyle w:val="TableBody"/>
              <w:rPr>
                <w:b/>
                <w:bCs/>
              </w:rPr>
            </w:pPr>
          </w:p>
        </w:tc>
        <w:tc>
          <w:tcPr>
            <w:tcW w:w="2160" w:type="dxa"/>
          </w:tcPr>
          <w:p w14:paraId="15875F37" w14:textId="77777777" w:rsidR="00D57648" w:rsidRDefault="00D57648" w:rsidP="004D7E1B">
            <w:pPr>
              <w:pStyle w:val="TableBody"/>
            </w:pPr>
          </w:p>
        </w:tc>
        <w:tc>
          <w:tcPr>
            <w:tcW w:w="2160" w:type="dxa"/>
          </w:tcPr>
          <w:p w14:paraId="055C6E04" w14:textId="77777777" w:rsidR="00D57648" w:rsidRDefault="00D57648" w:rsidP="004D7E1B">
            <w:pPr>
              <w:pStyle w:val="TableBody"/>
            </w:pPr>
          </w:p>
        </w:tc>
        <w:tc>
          <w:tcPr>
            <w:tcW w:w="2160" w:type="dxa"/>
          </w:tcPr>
          <w:p w14:paraId="45F5494C" w14:textId="77777777" w:rsidR="00D57648" w:rsidRDefault="00D57648" w:rsidP="004D7E1B">
            <w:pPr>
              <w:pStyle w:val="TableBody"/>
            </w:pPr>
          </w:p>
        </w:tc>
        <w:tc>
          <w:tcPr>
            <w:tcW w:w="4752" w:type="dxa"/>
          </w:tcPr>
          <w:p w14:paraId="6E09CB23" w14:textId="77777777" w:rsidR="00D57648" w:rsidRDefault="00D57648" w:rsidP="004D7E1B">
            <w:pPr>
              <w:pStyle w:val="TableBody"/>
            </w:pPr>
          </w:p>
        </w:tc>
      </w:tr>
      <w:tr w:rsidR="00E3565E" w14:paraId="1C257EBC" w14:textId="77777777" w:rsidTr="00395221">
        <w:tc>
          <w:tcPr>
            <w:tcW w:w="2160" w:type="dxa"/>
          </w:tcPr>
          <w:p w14:paraId="3AC21BA2" w14:textId="77777777" w:rsidR="00D57648" w:rsidRPr="00427C50" w:rsidRDefault="00D57648" w:rsidP="004D7E1B">
            <w:pPr>
              <w:pStyle w:val="TableBody"/>
              <w:rPr>
                <w:b/>
                <w:bCs/>
              </w:rPr>
            </w:pPr>
          </w:p>
        </w:tc>
        <w:tc>
          <w:tcPr>
            <w:tcW w:w="2160" w:type="dxa"/>
          </w:tcPr>
          <w:p w14:paraId="43AAF71C" w14:textId="77777777" w:rsidR="00D57648" w:rsidRDefault="00D57648" w:rsidP="004D7E1B">
            <w:pPr>
              <w:pStyle w:val="TableBody"/>
            </w:pPr>
          </w:p>
        </w:tc>
        <w:tc>
          <w:tcPr>
            <w:tcW w:w="2160" w:type="dxa"/>
          </w:tcPr>
          <w:p w14:paraId="10D6BE2C" w14:textId="77777777" w:rsidR="00D57648" w:rsidRDefault="00D57648" w:rsidP="004D7E1B">
            <w:pPr>
              <w:pStyle w:val="TableBody"/>
            </w:pPr>
          </w:p>
        </w:tc>
        <w:tc>
          <w:tcPr>
            <w:tcW w:w="2160" w:type="dxa"/>
          </w:tcPr>
          <w:p w14:paraId="194A5F06" w14:textId="77777777" w:rsidR="00D57648" w:rsidRDefault="00D57648" w:rsidP="004D7E1B">
            <w:pPr>
              <w:pStyle w:val="TableBody"/>
            </w:pPr>
          </w:p>
        </w:tc>
        <w:tc>
          <w:tcPr>
            <w:tcW w:w="4752" w:type="dxa"/>
          </w:tcPr>
          <w:p w14:paraId="552C3621" w14:textId="77777777" w:rsidR="00D57648" w:rsidRDefault="00D57648" w:rsidP="004D7E1B">
            <w:pPr>
              <w:pStyle w:val="TableBody"/>
            </w:pPr>
          </w:p>
        </w:tc>
      </w:tr>
      <w:tr w:rsidR="00AE5C25" w14:paraId="6038090A" w14:textId="77777777" w:rsidTr="00395221">
        <w:trPr>
          <w:cnfStyle w:val="000000010000" w:firstRow="0" w:lastRow="0" w:firstColumn="0" w:lastColumn="0" w:oddVBand="0" w:evenVBand="0" w:oddHBand="0" w:evenHBand="1" w:firstRowFirstColumn="0" w:firstRowLastColumn="0" w:lastRowFirstColumn="0" w:lastRowLastColumn="0"/>
        </w:trPr>
        <w:tc>
          <w:tcPr>
            <w:tcW w:w="2160" w:type="dxa"/>
          </w:tcPr>
          <w:p w14:paraId="657BB79B" w14:textId="77777777" w:rsidR="00D57648" w:rsidRPr="00427C50" w:rsidRDefault="00D57648" w:rsidP="004D7E1B">
            <w:pPr>
              <w:pStyle w:val="TableBody"/>
              <w:rPr>
                <w:b/>
                <w:bCs/>
              </w:rPr>
            </w:pPr>
          </w:p>
        </w:tc>
        <w:tc>
          <w:tcPr>
            <w:tcW w:w="2160" w:type="dxa"/>
          </w:tcPr>
          <w:p w14:paraId="563F8FD2" w14:textId="77777777" w:rsidR="00D57648" w:rsidRDefault="00D57648" w:rsidP="004D7E1B">
            <w:pPr>
              <w:pStyle w:val="TableBody"/>
            </w:pPr>
          </w:p>
        </w:tc>
        <w:tc>
          <w:tcPr>
            <w:tcW w:w="2160" w:type="dxa"/>
          </w:tcPr>
          <w:p w14:paraId="5F7D5550" w14:textId="77777777" w:rsidR="00D57648" w:rsidRDefault="00D57648" w:rsidP="004D7E1B">
            <w:pPr>
              <w:pStyle w:val="TableBody"/>
            </w:pPr>
          </w:p>
        </w:tc>
        <w:tc>
          <w:tcPr>
            <w:tcW w:w="2160" w:type="dxa"/>
          </w:tcPr>
          <w:p w14:paraId="663EB8B9" w14:textId="77777777" w:rsidR="00D57648" w:rsidRDefault="00D57648" w:rsidP="004D7E1B">
            <w:pPr>
              <w:pStyle w:val="TableBody"/>
            </w:pPr>
          </w:p>
        </w:tc>
        <w:tc>
          <w:tcPr>
            <w:tcW w:w="4752" w:type="dxa"/>
          </w:tcPr>
          <w:p w14:paraId="0F41892C" w14:textId="77777777" w:rsidR="00D57648" w:rsidRDefault="00D57648" w:rsidP="004D7E1B">
            <w:pPr>
              <w:pStyle w:val="TableBody"/>
            </w:pPr>
          </w:p>
        </w:tc>
      </w:tr>
    </w:tbl>
    <w:p w14:paraId="59BE4201" w14:textId="35EC52DE" w:rsidR="001B0877" w:rsidRDefault="001B0877" w:rsidP="00A63DED">
      <w:pPr>
        <w:pStyle w:val="Heading4"/>
        <w:spacing w:before="288"/>
      </w:pPr>
      <w:r>
        <w:t xml:space="preserve">The </w:t>
      </w:r>
      <w:r w:rsidR="00AF65B2" w:rsidRPr="00AF65B2">
        <w:t>“</w:t>
      </w:r>
      <w:r w:rsidRPr="00A63DED">
        <w:t>External Audit</w:t>
      </w:r>
      <w:r w:rsidR="00AF65B2" w:rsidRPr="00A63DED">
        <w:t>”</w:t>
      </w:r>
      <w:r>
        <w:t xml:space="preserve"> portion of the laboratory’s Quality Management System:</w:t>
      </w:r>
    </w:p>
    <w:tbl>
      <w:tblPr>
        <w:tblStyle w:val="APHLTableHeader"/>
        <w:tblW w:w="13392" w:type="dxa"/>
        <w:tblInd w:w="720" w:type="dxa"/>
        <w:tblLook w:val="04A0" w:firstRow="1" w:lastRow="0" w:firstColumn="1" w:lastColumn="0" w:noHBand="0" w:noVBand="1"/>
      </w:tblPr>
      <w:tblGrid>
        <w:gridCol w:w="2160"/>
        <w:gridCol w:w="2160"/>
        <w:gridCol w:w="2160"/>
        <w:gridCol w:w="2160"/>
        <w:gridCol w:w="4752"/>
      </w:tblGrid>
      <w:tr w:rsidR="00E3565E" w14:paraId="591B1FA8" w14:textId="77777777" w:rsidTr="00E3565E">
        <w:trPr>
          <w:cnfStyle w:val="100000000000" w:firstRow="1" w:lastRow="0" w:firstColumn="0" w:lastColumn="0" w:oddVBand="0" w:evenVBand="0" w:oddHBand="0" w:evenHBand="0" w:firstRowFirstColumn="0" w:firstRowLastColumn="0" w:lastRowFirstColumn="0" w:lastRowLastColumn="0"/>
        </w:trPr>
        <w:tc>
          <w:tcPr>
            <w:tcW w:w="2160" w:type="dxa"/>
          </w:tcPr>
          <w:p w14:paraId="72F705F7" w14:textId="0402BE10" w:rsidR="001B0877" w:rsidRPr="004018FF" w:rsidRDefault="00690CC8" w:rsidP="004018FF">
            <w:pPr>
              <w:pStyle w:val="TableHeader"/>
            </w:pPr>
            <w:r w:rsidRPr="004018FF">
              <w:t xml:space="preserve">Auditing </w:t>
            </w:r>
            <w:r w:rsidR="004018FF" w:rsidRPr="004018FF">
              <w:t>O</w:t>
            </w:r>
            <w:r w:rsidRPr="004018FF">
              <w:t>rganization</w:t>
            </w:r>
            <w:r w:rsidR="001B0877" w:rsidRPr="004018FF">
              <w:t xml:space="preserve"> </w:t>
            </w:r>
          </w:p>
        </w:tc>
        <w:tc>
          <w:tcPr>
            <w:tcW w:w="2160" w:type="dxa"/>
          </w:tcPr>
          <w:p w14:paraId="09ACBA43" w14:textId="77777777" w:rsidR="001B0877" w:rsidRPr="004018FF" w:rsidRDefault="001B0877" w:rsidP="004018FF">
            <w:pPr>
              <w:pStyle w:val="TableHeader"/>
            </w:pPr>
            <w:r w:rsidRPr="004018FF">
              <w:t>Frequency</w:t>
            </w:r>
          </w:p>
        </w:tc>
        <w:tc>
          <w:tcPr>
            <w:tcW w:w="2160" w:type="dxa"/>
          </w:tcPr>
          <w:p w14:paraId="4272549C" w14:textId="6C5DCB4F" w:rsidR="001B0877" w:rsidRPr="004018FF" w:rsidRDefault="00690CC8" w:rsidP="004018FF">
            <w:pPr>
              <w:pStyle w:val="TableHeader"/>
            </w:pPr>
            <w:r w:rsidRPr="004018FF">
              <w:t>Lab ID</w:t>
            </w:r>
          </w:p>
        </w:tc>
        <w:tc>
          <w:tcPr>
            <w:tcW w:w="2160" w:type="dxa"/>
          </w:tcPr>
          <w:p w14:paraId="3724CE52" w14:textId="3E033511" w:rsidR="001B0877" w:rsidRPr="004018FF" w:rsidRDefault="00690CC8" w:rsidP="004018FF">
            <w:pPr>
              <w:pStyle w:val="TableHeader"/>
            </w:pPr>
            <w:r w:rsidRPr="004018FF">
              <w:t>Testing Areas Covered</w:t>
            </w:r>
          </w:p>
        </w:tc>
        <w:tc>
          <w:tcPr>
            <w:tcW w:w="4752" w:type="dxa"/>
          </w:tcPr>
          <w:p w14:paraId="1A0BFDFA" w14:textId="77777777" w:rsidR="001B0877" w:rsidRPr="004018FF" w:rsidRDefault="001B0877" w:rsidP="004018FF">
            <w:pPr>
              <w:pStyle w:val="TableHeader"/>
            </w:pPr>
            <w:r w:rsidRPr="004018FF">
              <w:t>Resources/Comments</w:t>
            </w:r>
          </w:p>
        </w:tc>
      </w:tr>
      <w:tr w:rsidR="00FA21DB" w14:paraId="3216CD6D" w14:textId="77777777" w:rsidTr="003A52E1">
        <w:tc>
          <w:tcPr>
            <w:tcW w:w="2160" w:type="dxa"/>
          </w:tcPr>
          <w:p w14:paraId="009A66F2" w14:textId="458A4E31" w:rsidR="001B0877" w:rsidRPr="00A63DED" w:rsidRDefault="001B0877" w:rsidP="004D7E1B">
            <w:pPr>
              <w:pStyle w:val="TableBody"/>
              <w:rPr>
                <w:b/>
                <w:bCs/>
                <w:i/>
                <w:iCs/>
              </w:rPr>
            </w:pPr>
            <w:r w:rsidRPr="00A63DED">
              <w:rPr>
                <w:b/>
                <w:bCs/>
                <w:i/>
                <w:iCs/>
              </w:rPr>
              <w:t xml:space="preserve">Example: </w:t>
            </w:r>
            <w:r w:rsidR="00FA21DB" w:rsidRPr="00A63DED">
              <w:rPr>
                <w:b/>
                <w:bCs/>
                <w:i/>
                <w:iCs/>
              </w:rPr>
              <w:t>CMS</w:t>
            </w:r>
          </w:p>
        </w:tc>
        <w:tc>
          <w:tcPr>
            <w:tcW w:w="2160" w:type="dxa"/>
          </w:tcPr>
          <w:p w14:paraId="3E6C0F81" w14:textId="62E7DC18" w:rsidR="001B0877" w:rsidRPr="00A63DED" w:rsidRDefault="00FA21DB" w:rsidP="004D7E1B">
            <w:pPr>
              <w:pStyle w:val="TableBody"/>
              <w:rPr>
                <w:i/>
                <w:iCs/>
              </w:rPr>
            </w:pPr>
            <w:r w:rsidRPr="00A63DED">
              <w:rPr>
                <w:i/>
                <w:iCs/>
              </w:rPr>
              <w:t>Every 2 years</w:t>
            </w:r>
          </w:p>
        </w:tc>
        <w:tc>
          <w:tcPr>
            <w:tcW w:w="2160" w:type="dxa"/>
          </w:tcPr>
          <w:p w14:paraId="529BAD8B" w14:textId="051159C9" w:rsidR="001B0877" w:rsidRPr="00A63DED" w:rsidRDefault="00EB662C" w:rsidP="004D7E1B">
            <w:pPr>
              <w:pStyle w:val="TableBody"/>
              <w:rPr>
                <w:i/>
                <w:iCs/>
              </w:rPr>
            </w:pPr>
            <w:r w:rsidRPr="00A63DED">
              <w:rPr>
                <w:i/>
                <w:iCs/>
              </w:rPr>
              <w:t>39D123456</w:t>
            </w:r>
          </w:p>
        </w:tc>
        <w:tc>
          <w:tcPr>
            <w:tcW w:w="2160" w:type="dxa"/>
          </w:tcPr>
          <w:p w14:paraId="395D7F18" w14:textId="380F9171" w:rsidR="001B0877" w:rsidRPr="00A63DED" w:rsidRDefault="00EB662C" w:rsidP="004D7E1B">
            <w:pPr>
              <w:pStyle w:val="TableBody"/>
              <w:rPr>
                <w:i/>
                <w:iCs/>
              </w:rPr>
            </w:pPr>
            <w:r w:rsidRPr="00A63DED">
              <w:rPr>
                <w:i/>
                <w:iCs/>
              </w:rPr>
              <w:t>All clinical testing</w:t>
            </w:r>
          </w:p>
        </w:tc>
        <w:tc>
          <w:tcPr>
            <w:tcW w:w="4752" w:type="dxa"/>
          </w:tcPr>
          <w:p w14:paraId="52E18E24" w14:textId="484B6D7F" w:rsidR="001B0877" w:rsidRPr="00A63DED" w:rsidRDefault="001B0877" w:rsidP="004D7E1B">
            <w:pPr>
              <w:pStyle w:val="TableBody"/>
              <w:rPr>
                <w:i/>
                <w:iCs/>
              </w:rPr>
            </w:pPr>
          </w:p>
        </w:tc>
      </w:tr>
      <w:tr w:rsidR="00E3565E" w14:paraId="6B08B3BF"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2FD399FA" w14:textId="77777777" w:rsidR="001B0877" w:rsidRPr="00A63DED" w:rsidRDefault="001B0877" w:rsidP="004D7E1B">
            <w:pPr>
              <w:pStyle w:val="TableBody"/>
              <w:rPr>
                <w:b/>
                <w:bCs/>
              </w:rPr>
            </w:pPr>
          </w:p>
        </w:tc>
        <w:tc>
          <w:tcPr>
            <w:tcW w:w="2160" w:type="dxa"/>
          </w:tcPr>
          <w:p w14:paraId="63C6DB51" w14:textId="77777777" w:rsidR="001B0877" w:rsidRDefault="001B0877" w:rsidP="004D7E1B">
            <w:pPr>
              <w:pStyle w:val="TableBody"/>
            </w:pPr>
          </w:p>
        </w:tc>
        <w:tc>
          <w:tcPr>
            <w:tcW w:w="2160" w:type="dxa"/>
          </w:tcPr>
          <w:p w14:paraId="5ED8A7E9" w14:textId="77777777" w:rsidR="001B0877" w:rsidRDefault="001B0877" w:rsidP="004D7E1B">
            <w:pPr>
              <w:pStyle w:val="TableBody"/>
            </w:pPr>
          </w:p>
        </w:tc>
        <w:tc>
          <w:tcPr>
            <w:tcW w:w="2160" w:type="dxa"/>
          </w:tcPr>
          <w:p w14:paraId="38AE8EA8" w14:textId="77777777" w:rsidR="001B0877" w:rsidRDefault="001B0877" w:rsidP="004D7E1B">
            <w:pPr>
              <w:pStyle w:val="TableBody"/>
            </w:pPr>
          </w:p>
        </w:tc>
        <w:tc>
          <w:tcPr>
            <w:tcW w:w="4752" w:type="dxa"/>
          </w:tcPr>
          <w:p w14:paraId="1BA383EC" w14:textId="77777777" w:rsidR="001B0877" w:rsidRDefault="001B0877" w:rsidP="004D7E1B">
            <w:pPr>
              <w:pStyle w:val="TableBody"/>
            </w:pPr>
          </w:p>
        </w:tc>
      </w:tr>
      <w:tr w:rsidR="00FA21DB" w14:paraId="1EE0ED4F" w14:textId="77777777" w:rsidTr="003A52E1">
        <w:tc>
          <w:tcPr>
            <w:tcW w:w="2160" w:type="dxa"/>
          </w:tcPr>
          <w:p w14:paraId="47E49D5F" w14:textId="77777777" w:rsidR="001B0877" w:rsidRPr="00A63DED" w:rsidRDefault="001B0877" w:rsidP="004D7E1B">
            <w:pPr>
              <w:pStyle w:val="TableBody"/>
              <w:rPr>
                <w:b/>
                <w:bCs/>
              </w:rPr>
            </w:pPr>
          </w:p>
        </w:tc>
        <w:tc>
          <w:tcPr>
            <w:tcW w:w="2160" w:type="dxa"/>
          </w:tcPr>
          <w:p w14:paraId="28763070" w14:textId="77777777" w:rsidR="001B0877" w:rsidRDefault="001B0877" w:rsidP="004D7E1B">
            <w:pPr>
              <w:pStyle w:val="TableBody"/>
            </w:pPr>
          </w:p>
        </w:tc>
        <w:tc>
          <w:tcPr>
            <w:tcW w:w="2160" w:type="dxa"/>
          </w:tcPr>
          <w:p w14:paraId="592CF3E1" w14:textId="77777777" w:rsidR="001B0877" w:rsidRDefault="001B0877" w:rsidP="004D7E1B">
            <w:pPr>
              <w:pStyle w:val="TableBody"/>
            </w:pPr>
          </w:p>
        </w:tc>
        <w:tc>
          <w:tcPr>
            <w:tcW w:w="2160" w:type="dxa"/>
          </w:tcPr>
          <w:p w14:paraId="2C94EB9C" w14:textId="77777777" w:rsidR="001B0877" w:rsidRDefault="001B0877" w:rsidP="004D7E1B">
            <w:pPr>
              <w:pStyle w:val="TableBody"/>
            </w:pPr>
          </w:p>
        </w:tc>
        <w:tc>
          <w:tcPr>
            <w:tcW w:w="4752" w:type="dxa"/>
          </w:tcPr>
          <w:p w14:paraId="681F9696" w14:textId="77777777" w:rsidR="001B0877" w:rsidRDefault="001B0877" w:rsidP="004D7E1B">
            <w:pPr>
              <w:pStyle w:val="TableBody"/>
            </w:pPr>
          </w:p>
        </w:tc>
      </w:tr>
      <w:tr w:rsidR="00E3565E" w14:paraId="7203DA26"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35FCA9FF" w14:textId="77777777" w:rsidR="001B0877" w:rsidRPr="00A63DED" w:rsidRDefault="001B0877" w:rsidP="004D7E1B">
            <w:pPr>
              <w:pStyle w:val="TableBody"/>
              <w:rPr>
                <w:b/>
                <w:bCs/>
              </w:rPr>
            </w:pPr>
          </w:p>
        </w:tc>
        <w:tc>
          <w:tcPr>
            <w:tcW w:w="2160" w:type="dxa"/>
          </w:tcPr>
          <w:p w14:paraId="39125B40" w14:textId="77777777" w:rsidR="001B0877" w:rsidRDefault="001B0877" w:rsidP="004D7E1B">
            <w:pPr>
              <w:pStyle w:val="TableBody"/>
            </w:pPr>
          </w:p>
        </w:tc>
        <w:tc>
          <w:tcPr>
            <w:tcW w:w="2160" w:type="dxa"/>
          </w:tcPr>
          <w:p w14:paraId="10438842" w14:textId="77777777" w:rsidR="001B0877" w:rsidRDefault="001B0877" w:rsidP="004D7E1B">
            <w:pPr>
              <w:pStyle w:val="TableBody"/>
            </w:pPr>
          </w:p>
        </w:tc>
        <w:tc>
          <w:tcPr>
            <w:tcW w:w="2160" w:type="dxa"/>
          </w:tcPr>
          <w:p w14:paraId="09CF15EF" w14:textId="77777777" w:rsidR="001B0877" w:rsidRDefault="001B0877" w:rsidP="004D7E1B">
            <w:pPr>
              <w:pStyle w:val="TableBody"/>
            </w:pPr>
          </w:p>
        </w:tc>
        <w:tc>
          <w:tcPr>
            <w:tcW w:w="4752" w:type="dxa"/>
          </w:tcPr>
          <w:p w14:paraId="68893003" w14:textId="77777777" w:rsidR="001B0877" w:rsidRDefault="001B0877" w:rsidP="004D7E1B">
            <w:pPr>
              <w:pStyle w:val="TableBody"/>
            </w:pPr>
          </w:p>
        </w:tc>
      </w:tr>
    </w:tbl>
    <w:p w14:paraId="77C9F675" w14:textId="14D7140F" w:rsidR="007F0E06" w:rsidRDefault="007F0E06" w:rsidP="00A63DED">
      <w:pPr>
        <w:pStyle w:val="Heading4"/>
        <w:spacing w:before="288"/>
      </w:pPr>
      <w:r>
        <w:t>The</w:t>
      </w:r>
      <w:r w:rsidRPr="00AF65B2">
        <w:t xml:space="preserve"> </w:t>
      </w:r>
      <w:r w:rsidR="00AF65B2" w:rsidRPr="00AF65B2">
        <w:t>“</w:t>
      </w:r>
      <w:r w:rsidR="00F46263" w:rsidRPr="00A63DED">
        <w:t>Quality Reporting</w:t>
      </w:r>
      <w:r w:rsidR="00AF65B2" w:rsidRPr="00A63DED">
        <w:t>”</w:t>
      </w:r>
      <w:r>
        <w:t xml:space="preserve"> portion of the laboratory’s Quality Management System:</w:t>
      </w:r>
    </w:p>
    <w:tbl>
      <w:tblPr>
        <w:tblStyle w:val="APHLTableHeader"/>
        <w:tblW w:w="13410" w:type="dxa"/>
        <w:tblInd w:w="720" w:type="dxa"/>
        <w:tblLook w:val="04A0" w:firstRow="1" w:lastRow="0" w:firstColumn="1" w:lastColumn="0" w:noHBand="0" w:noVBand="1"/>
      </w:tblPr>
      <w:tblGrid>
        <w:gridCol w:w="2160"/>
        <w:gridCol w:w="2160"/>
        <w:gridCol w:w="2160"/>
        <w:gridCol w:w="2160"/>
        <w:gridCol w:w="4770"/>
      </w:tblGrid>
      <w:tr w:rsidR="00E3565E" w14:paraId="377CEEF6" w14:textId="77777777" w:rsidTr="00E3565E">
        <w:trPr>
          <w:cnfStyle w:val="100000000000" w:firstRow="1" w:lastRow="0" w:firstColumn="0" w:lastColumn="0" w:oddVBand="0" w:evenVBand="0" w:oddHBand="0" w:evenHBand="0" w:firstRowFirstColumn="0" w:firstRowLastColumn="0" w:lastRowFirstColumn="0" w:lastRowLastColumn="0"/>
        </w:trPr>
        <w:tc>
          <w:tcPr>
            <w:tcW w:w="2160" w:type="dxa"/>
          </w:tcPr>
          <w:p w14:paraId="1A00CC8F" w14:textId="26E23C2F" w:rsidR="007F0E06" w:rsidRDefault="00FF12C3" w:rsidP="004018FF">
            <w:pPr>
              <w:pStyle w:val="TableHeader"/>
            </w:pPr>
            <w:r>
              <w:t>Name</w:t>
            </w:r>
            <w:r w:rsidR="007F0E06">
              <w:t xml:space="preserve"> </w:t>
            </w:r>
          </w:p>
        </w:tc>
        <w:tc>
          <w:tcPr>
            <w:tcW w:w="2160" w:type="dxa"/>
          </w:tcPr>
          <w:p w14:paraId="2BB44CB6" w14:textId="77777777" w:rsidR="007F0E06" w:rsidRDefault="007F0E06" w:rsidP="004018FF">
            <w:pPr>
              <w:pStyle w:val="TableHeader"/>
            </w:pPr>
            <w:r>
              <w:t>Frequency</w:t>
            </w:r>
          </w:p>
        </w:tc>
        <w:tc>
          <w:tcPr>
            <w:tcW w:w="2160" w:type="dxa"/>
          </w:tcPr>
          <w:p w14:paraId="3EEFB5E3" w14:textId="1FF65661" w:rsidR="007F0E06" w:rsidRDefault="00FF12C3" w:rsidP="004018FF">
            <w:pPr>
              <w:pStyle w:val="TableHeader"/>
            </w:pPr>
            <w:r>
              <w:t>Prepared By</w:t>
            </w:r>
          </w:p>
        </w:tc>
        <w:tc>
          <w:tcPr>
            <w:tcW w:w="2160" w:type="dxa"/>
          </w:tcPr>
          <w:p w14:paraId="0D21A228" w14:textId="32DFB12D" w:rsidR="007F0E06" w:rsidRDefault="00FF12C3" w:rsidP="004018FF">
            <w:pPr>
              <w:pStyle w:val="TableHeader"/>
            </w:pPr>
            <w:r>
              <w:t>Prepared For</w:t>
            </w:r>
          </w:p>
        </w:tc>
        <w:tc>
          <w:tcPr>
            <w:tcW w:w="4770" w:type="dxa"/>
          </w:tcPr>
          <w:p w14:paraId="5E568018" w14:textId="77777777" w:rsidR="007F0E06" w:rsidRDefault="007F0E06" w:rsidP="004018FF">
            <w:pPr>
              <w:pStyle w:val="TableHeader"/>
            </w:pPr>
            <w:r>
              <w:t>Resources/Comments</w:t>
            </w:r>
          </w:p>
        </w:tc>
      </w:tr>
      <w:tr w:rsidR="007F0E06" w14:paraId="0081E0F3" w14:textId="77777777" w:rsidTr="00427C50">
        <w:tc>
          <w:tcPr>
            <w:tcW w:w="2160" w:type="dxa"/>
          </w:tcPr>
          <w:p w14:paraId="4EE82FD4" w14:textId="6F01DCDF" w:rsidR="007F0E06" w:rsidRPr="000C4A2E" w:rsidRDefault="007F0E06" w:rsidP="004D7E1B">
            <w:pPr>
              <w:pStyle w:val="TableBody"/>
              <w:rPr>
                <w:b/>
                <w:i/>
              </w:rPr>
            </w:pPr>
            <w:r w:rsidRPr="000C4A2E">
              <w:rPr>
                <w:b/>
                <w:i/>
              </w:rPr>
              <w:t>Example: C</w:t>
            </w:r>
            <w:r w:rsidR="00FF12C3" w:rsidRPr="000C4A2E">
              <w:rPr>
                <w:b/>
                <w:i/>
              </w:rPr>
              <w:t>orrective Actions</w:t>
            </w:r>
          </w:p>
        </w:tc>
        <w:tc>
          <w:tcPr>
            <w:tcW w:w="2160" w:type="dxa"/>
          </w:tcPr>
          <w:p w14:paraId="3C7FB766" w14:textId="5C5901C1" w:rsidR="007F0E06" w:rsidRPr="004D7E1B" w:rsidRDefault="00FF12C3" w:rsidP="004D7E1B">
            <w:pPr>
              <w:pStyle w:val="TableBody"/>
              <w:rPr>
                <w:i/>
              </w:rPr>
            </w:pPr>
            <w:r w:rsidRPr="004D7E1B">
              <w:rPr>
                <w:i/>
              </w:rPr>
              <w:t>Monthly</w:t>
            </w:r>
          </w:p>
        </w:tc>
        <w:tc>
          <w:tcPr>
            <w:tcW w:w="2160" w:type="dxa"/>
          </w:tcPr>
          <w:p w14:paraId="0AABA6AA" w14:textId="292CED82" w:rsidR="007F0E06" w:rsidRPr="004D7E1B" w:rsidRDefault="00FF12C3" w:rsidP="004D7E1B">
            <w:pPr>
              <w:pStyle w:val="TableBody"/>
              <w:rPr>
                <w:i/>
              </w:rPr>
            </w:pPr>
            <w:r w:rsidRPr="004D7E1B">
              <w:rPr>
                <w:i/>
              </w:rPr>
              <w:t>Quality Manager</w:t>
            </w:r>
          </w:p>
        </w:tc>
        <w:tc>
          <w:tcPr>
            <w:tcW w:w="2160" w:type="dxa"/>
          </w:tcPr>
          <w:p w14:paraId="76257CBB" w14:textId="2565ABFF" w:rsidR="007F0E06" w:rsidRPr="004D7E1B" w:rsidRDefault="00FF12C3" w:rsidP="004D7E1B">
            <w:pPr>
              <w:pStyle w:val="TableBody"/>
              <w:rPr>
                <w:i/>
              </w:rPr>
            </w:pPr>
            <w:r w:rsidRPr="004D7E1B">
              <w:rPr>
                <w:i/>
              </w:rPr>
              <w:t>Lab Director</w:t>
            </w:r>
          </w:p>
        </w:tc>
        <w:tc>
          <w:tcPr>
            <w:tcW w:w="4770" w:type="dxa"/>
          </w:tcPr>
          <w:p w14:paraId="172EFBE3" w14:textId="22B88AAC" w:rsidR="007F0E06" w:rsidRPr="004D7E1B" w:rsidRDefault="00FF12C3" w:rsidP="004D7E1B">
            <w:pPr>
              <w:pStyle w:val="TableBody"/>
              <w:rPr>
                <w:i/>
              </w:rPr>
            </w:pPr>
            <w:r w:rsidRPr="004D7E1B">
              <w:rPr>
                <w:i/>
              </w:rPr>
              <w:t>Report Template</w:t>
            </w:r>
          </w:p>
        </w:tc>
      </w:tr>
      <w:tr w:rsidR="00E3565E" w14:paraId="0F25C05C"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119F8792" w14:textId="77777777" w:rsidR="007F0E06" w:rsidRPr="004D7E1B" w:rsidRDefault="007F0E06" w:rsidP="004D7E1B">
            <w:pPr>
              <w:pStyle w:val="TableBody"/>
              <w:rPr>
                <w:b/>
              </w:rPr>
            </w:pPr>
          </w:p>
        </w:tc>
        <w:tc>
          <w:tcPr>
            <w:tcW w:w="2160" w:type="dxa"/>
          </w:tcPr>
          <w:p w14:paraId="3020B5D9" w14:textId="77777777" w:rsidR="007F0E06" w:rsidRDefault="007F0E06" w:rsidP="004D7E1B">
            <w:pPr>
              <w:pStyle w:val="TableBody"/>
            </w:pPr>
          </w:p>
        </w:tc>
        <w:tc>
          <w:tcPr>
            <w:tcW w:w="2160" w:type="dxa"/>
          </w:tcPr>
          <w:p w14:paraId="71ED0196" w14:textId="77777777" w:rsidR="007F0E06" w:rsidRDefault="007F0E06" w:rsidP="004D7E1B">
            <w:pPr>
              <w:pStyle w:val="TableBody"/>
            </w:pPr>
          </w:p>
        </w:tc>
        <w:tc>
          <w:tcPr>
            <w:tcW w:w="2160" w:type="dxa"/>
          </w:tcPr>
          <w:p w14:paraId="2C62BF15" w14:textId="77777777" w:rsidR="007F0E06" w:rsidRDefault="007F0E06" w:rsidP="004D7E1B">
            <w:pPr>
              <w:pStyle w:val="TableBody"/>
            </w:pPr>
          </w:p>
        </w:tc>
        <w:tc>
          <w:tcPr>
            <w:tcW w:w="4770" w:type="dxa"/>
          </w:tcPr>
          <w:p w14:paraId="634953EE" w14:textId="77777777" w:rsidR="007F0E06" w:rsidRDefault="007F0E06" w:rsidP="004D7E1B">
            <w:pPr>
              <w:pStyle w:val="TableBody"/>
            </w:pPr>
          </w:p>
        </w:tc>
      </w:tr>
      <w:tr w:rsidR="007F0E06" w14:paraId="36773E2B" w14:textId="77777777" w:rsidTr="00427C50">
        <w:tc>
          <w:tcPr>
            <w:tcW w:w="2160" w:type="dxa"/>
          </w:tcPr>
          <w:p w14:paraId="3651364E" w14:textId="77777777" w:rsidR="007F0E06" w:rsidRPr="004D7E1B" w:rsidRDefault="007F0E06" w:rsidP="004D7E1B">
            <w:pPr>
              <w:pStyle w:val="TableBody"/>
              <w:rPr>
                <w:b/>
              </w:rPr>
            </w:pPr>
          </w:p>
        </w:tc>
        <w:tc>
          <w:tcPr>
            <w:tcW w:w="2160" w:type="dxa"/>
          </w:tcPr>
          <w:p w14:paraId="649D209B" w14:textId="77777777" w:rsidR="007F0E06" w:rsidRDefault="007F0E06" w:rsidP="004D7E1B">
            <w:pPr>
              <w:pStyle w:val="TableBody"/>
            </w:pPr>
          </w:p>
        </w:tc>
        <w:tc>
          <w:tcPr>
            <w:tcW w:w="2160" w:type="dxa"/>
          </w:tcPr>
          <w:p w14:paraId="7AF8C514" w14:textId="77777777" w:rsidR="007F0E06" w:rsidRDefault="007F0E06" w:rsidP="004D7E1B">
            <w:pPr>
              <w:pStyle w:val="TableBody"/>
            </w:pPr>
          </w:p>
        </w:tc>
        <w:tc>
          <w:tcPr>
            <w:tcW w:w="2160" w:type="dxa"/>
          </w:tcPr>
          <w:p w14:paraId="34AD8A40" w14:textId="77777777" w:rsidR="007F0E06" w:rsidRDefault="007F0E06" w:rsidP="004D7E1B">
            <w:pPr>
              <w:pStyle w:val="TableBody"/>
            </w:pPr>
          </w:p>
        </w:tc>
        <w:tc>
          <w:tcPr>
            <w:tcW w:w="4770" w:type="dxa"/>
          </w:tcPr>
          <w:p w14:paraId="009D8801" w14:textId="77777777" w:rsidR="007F0E06" w:rsidRDefault="007F0E06" w:rsidP="004D7E1B">
            <w:pPr>
              <w:pStyle w:val="TableBody"/>
            </w:pPr>
          </w:p>
        </w:tc>
      </w:tr>
      <w:tr w:rsidR="00E3565E" w14:paraId="52D21621"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1798CD1E" w14:textId="77777777" w:rsidR="007F0E06" w:rsidRPr="004D7E1B" w:rsidRDefault="007F0E06" w:rsidP="004D7E1B">
            <w:pPr>
              <w:pStyle w:val="TableBody"/>
              <w:rPr>
                <w:b/>
              </w:rPr>
            </w:pPr>
          </w:p>
        </w:tc>
        <w:tc>
          <w:tcPr>
            <w:tcW w:w="2160" w:type="dxa"/>
          </w:tcPr>
          <w:p w14:paraId="5C01C081" w14:textId="77777777" w:rsidR="007F0E06" w:rsidRDefault="007F0E06" w:rsidP="004D7E1B">
            <w:pPr>
              <w:pStyle w:val="TableBody"/>
            </w:pPr>
          </w:p>
        </w:tc>
        <w:tc>
          <w:tcPr>
            <w:tcW w:w="2160" w:type="dxa"/>
          </w:tcPr>
          <w:p w14:paraId="4A42EF14" w14:textId="77777777" w:rsidR="007F0E06" w:rsidRDefault="007F0E06" w:rsidP="004D7E1B">
            <w:pPr>
              <w:pStyle w:val="TableBody"/>
            </w:pPr>
          </w:p>
        </w:tc>
        <w:tc>
          <w:tcPr>
            <w:tcW w:w="2160" w:type="dxa"/>
          </w:tcPr>
          <w:p w14:paraId="04DAA06B" w14:textId="77777777" w:rsidR="007F0E06" w:rsidRDefault="007F0E06" w:rsidP="004D7E1B">
            <w:pPr>
              <w:pStyle w:val="TableBody"/>
            </w:pPr>
          </w:p>
        </w:tc>
        <w:tc>
          <w:tcPr>
            <w:tcW w:w="4770" w:type="dxa"/>
          </w:tcPr>
          <w:p w14:paraId="5248EDA8" w14:textId="77777777" w:rsidR="007F0E06" w:rsidRDefault="007F0E06" w:rsidP="004D7E1B">
            <w:pPr>
              <w:pStyle w:val="TableBody"/>
            </w:pPr>
          </w:p>
        </w:tc>
      </w:tr>
    </w:tbl>
    <w:p w14:paraId="4C9BF7A5" w14:textId="47DC0B32" w:rsidR="00FF12C3" w:rsidRDefault="00FF12C3" w:rsidP="00A63DED">
      <w:pPr>
        <w:pStyle w:val="Heading4"/>
        <w:spacing w:before="288"/>
      </w:pPr>
      <w:r>
        <w:t xml:space="preserve">The </w:t>
      </w:r>
      <w:r w:rsidR="00AA11BB" w:rsidRPr="00AA11BB">
        <w:t>“</w:t>
      </w:r>
      <w:r w:rsidRPr="00A63DED">
        <w:t xml:space="preserve">Quality </w:t>
      </w:r>
      <w:r w:rsidR="008A3427" w:rsidRPr="00A63DED">
        <w:t>Meeting</w:t>
      </w:r>
      <w:r w:rsidR="00AA11BB" w:rsidRPr="00A63DED">
        <w:t>”</w:t>
      </w:r>
      <w:r>
        <w:t xml:space="preserve"> portion of the laboratory’s Quality Management System:</w:t>
      </w:r>
    </w:p>
    <w:tbl>
      <w:tblPr>
        <w:tblStyle w:val="APHLTableHeader"/>
        <w:tblW w:w="13410" w:type="dxa"/>
        <w:tblInd w:w="720" w:type="dxa"/>
        <w:tblLook w:val="04A0" w:firstRow="1" w:lastRow="0" w:firstColumn="1" w:lastColumn="0" w:noHBand="0" w:noVBand="1"/>
      </w:tblPr>
      <w:tblGrid>
        <w:gridCol w:w="2160"/>
        <w:gridCol w:w="2160"/>
        <w:gridCol w:w="2160"/>
        <w:gridCol w:w="2160"/>
        <w:gridCol w:w="4770"/>
      </w:tblGrid>
      <w:tr w:rsidR="00E3565E" w14:paraId="4E672F2D" w14:textId="77777777" w:rsidTr="00E3565E">
        <w:trPr>
          <w:cnfStyle w:val="100000000000" w:firstRow="1" w:lastRow="0" w:firstColumn="0" w:lastColumn="0" w:oddVBand="0" w:evenVBand="0" w:oddHBand="0" w:evenHBand="0" w:firstRowFirstColumn="0" w:firstRowLastColumn="0" w:lastRowFirstColumn="0" w:lastRowLastColumn="0"/>
        </w:trPr>
        <w:tc>
          <w:tcPr>
            <w:tcW w:w="2160" w:type="dxa"/>
          </w:tcPr>
          <w:p w14:paraId="16786064" w14:textId="282A7A9B" w:rsidR="00FF12C3" w:rsidRDefault="00FF12C3" w:rsidP="004018FF">
            <w:pPr>
              <w:pStyle w:val="TableHeader"/>
            </w:pPr>
            <w:r>
              <w:t>Name</w:t>
            </w:r>
            <w:r w:rsidR="00DD553A">
              <w:t>/Topic</w:t>
            </w:r>
          </w:p>
        </w:tc>
        <w:tc>
          <w:tcPr>
            <w:tcW w:w="2160" w:type="dxa"/>
          </w:tcPr>
          <w:p w14:paraId="2316A1F0" w14:textId="77777777" w:rsidR="00FF12C3" w:rsidRDefault="00FF12C3" w:rsidP="004018FF">
            <w:pPr>
              <w:pStyle w:val="TableHeader"/>
            </w:pPr>
            <w:r>
              <w:t>Frequency</w:t>
            </w:r>
          </w:p>
        </w:tc>
        <w:tc>
          <w:tcPr>
            <w:tcW w:w="2160" w:type="dxa"/>
          </w:tcPr>
          <w:p w14:paraId="364F4436" w14:textId="733733CC" w:rsidR="00FF12C3" w:rsidRDefault="00DD553A" w:rsidP="004018FF">
            <w:pPr>
              <w:pStyle w:val="TableHeader"/>
            </w:pPr>
            <w:r>
              <w:t>Attendees</w:t>
            </w:r>
          </w:p>
        </w:tc>
        <w:tc>
          <w:tcPr>
            <w:tcW w:w="2160" w:type="dxa"/>
          </w:tcPr>
          <w:p w14:paraId="19F8A529" w14:textId="25519AF7" w:rsidR="00FF12C3" w:rsidRDefault="00DD553A" w:rsidP="004018FF">
            <w:pPr>
              <w:pStyle w:val="TableHeader"/>
            </w:pPr>
            <w:r>
              <w:t>Chair</w:t>
            </w:r>
          </w:p>
        </w:tc>
        <w:tc>
          <w:tcPr>
            <w:tcW w:w="4770" w:type="dxa"/>
          </w:tcPr>
          <w:p w14:paraId="72E4CBB1" w14:textId="77777777" w:rsidR="00FF12C3" w:rsidRDefault="00FF12C3" w:rsidP="004018FF">
            <w:pPr>
              <w:pStyle w:val="TableHeader"/>
            </w:pPr>
            <w:r>
              <w:t>Resources/Comments</w:t>
            </w:r>
          </w:p>
        </w:tc>
      </w:tr>
      <w:tr w:rsidR="00DD553A" w14:paraId="26AAF677" w14:textId="77777777" w:rsidTr="003A52E1">
        <w:tc>
          <w:tcPr>
            <w:tcW w:w="2160" w:type="dxa"/>
          </w:tcPr>
          <w:p w14:paraId="67899E26" w14:textId="68D40875" w:rsidR="00FF12C3" w:rsidRPr="004D7E1B" w:rsidRDefault="00FF12C3" w:rsidP="004D7E1B">
            <w:pPr>
              <w:pStyle w:val="TableBody"/>
              <w:rPr>
                <w:b/>
                <w:i/>
              </w:rPr>
            </w:pPr>
            <w:r w:rsidRPr="004D7E1B">
              <w:rPr>
                <w:b/>
                <w:i/>
              </w:rPr>
              <w:t xml:space="preserve">Example: </w:t>
            </w:r>
            <w:r w:rsidR="00DD553A" w:rsidRPr="004D7E1B">
              <w:rPr>
                <w:b/>
                <w:i/>
              </w:rPr>
              <w:t>QA</w:t>
            </w:r>
          </w:p>
        </w:tc>
        <w:tc>
          <w:tcPr>
            <w:tcW w:w="2160" w:type="dxa"/>
          </w:tcPr>
          <w:p w14:paraId="2584F89D" w14:textId="77777777" w:rsidR="00FF12C3" w:rsidRPr="00A63DED" w:rsidRDefault="00FF12C3" w:rsidP="004D7E1B">
            <w:pPr>
              <w:pStyle w:val="TableBody"/>
              <w:rPr>
                <w:i/>
                <w:iCs/>
              </w:rPr>
            </w:pPr>
            <w:r w:rsidRPr="00A63DED">
              <w:rPr>
                <w:i/>
                <w:iCs/>
              </w:rPr>
              <w:t>Monthly</w:t>
            </w:r>
          </w:p>
        </w:tc>
        <w:tc>
          <w:tcPr>
            <w:tcW w:w="2160" w:type="dxa"/>
          </w:tcPr>
          <w:p w14:paraId="69539401" w14:textId="2355BA98" w:rsidR="00AF65B2" w:rsidRDefault="00DD553A" w:rsidP="004D7E1B">
            <w:pPr>
              <w:pStyle w:val="TableBody"/>
              <w:rPr>
                <w:i/>
                <w:iCs/>
              </w:rPr>
            </w:pPr>
            <w:r w:rsidRPr="00A63DED">
              <w:rPr>
                <w:i/>
                <w:iCs/>
              </w:rPr>
              <w:t>All Managers</w:t>
            </w:r>
          </w:p>
          <w:p w14:paraId="79426C95" w14:textId="5FA6C4E4" w:rsidR="00FF12C3" w:rsidRPr="00A63DED" w:rsidRDefault="00DD553A" w:rsidP="004D7E1B">
            <w:pPr>
              <w:pStyle w:val="TableBody"/>
              <w:rPr>
                <w:i/>
                <w:iCs/>
              </w:rPr>
            </w:pPr>
            <w:r w:rsidRPr="00A63DED">
              <w:rPr>
                <w:i/>
                <w:iCs/>
              </w:rPr>
              <w:t>All Directors</w:t>
            </w:r>
          </w:p>
        </w:tc>
        <w:tc>
          <w:tcPr>
            <w:tcW w:w="2160" w:type="dxa"/>
          </w:tcPr>
          <w:p w14:paraId="044C9043" w14:textId="138E5D99" w:rsidR="00FF12C3" w:rsidRPr="00A63DED" w:rsidRDefault="00DD553A" w:rsidP="004D7E1B">
            <w:pPr>
              <w:pStyle w:val="TableBody"/>
              <w:rPr>
                <w:i/>
                <w:iCs/>
              </w:rPr>
            </w:pPr>
            <w:r w:rsidRPr="00A63DED">
              <w:rPr>
                <w:i/>
                <w:iCs/>
              </w:rPr>
              <w:t>Quality Manager</w:t>
            </w:r>
          </w:p>
        </w:tc>
        <w:tc>
          <w:tcPr>
            <w:tcW w:w="4770" w:type="dxa"/>
          </w:tcPr>
          <w:p w14:paraId="0846FED5" w14:textId="4D3578AA" w:rsidR="00FF12C3" w:rsidRPr="00A63DED" w:rsidRDefault="00DD553A" w:rsidP="004D7E1B">
            <w:pPr>
              <w:pStyle w:val="TableBody"/>
              <w:rPr>
                <w:i/>
                <w:iCs/>
              </w:rPr>
            </w:pPr>
            <w:r w:rsidRPr="00A63DED">
              <w:rPr>
                <w:i/>
                <w:iCs/>
              </w:rPr>
              <w:t>Agenda and minutes template</w:t>
            </w:r>
          </w:p>
        </w:tc>
      </w:tr>
      <w:tr w:rsidR="00E3565E" w14:paraId="3248B5EE"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07BDF8D8" w14:textId="77777777" w:rsidR="00FF12C3" w:rsidRPr="00A63DED" w:rsidRDefault="00FF12C3" w:rsidP="004D7E1B">
            <w:pPr>
              <w:pStyle w:val="TableBody"/>
              <w:rPr>
                <w:b/>
                <w:bCs/>
              </w:rPr>
            </w:pPr>
          </w:p>
        </w:tc>
        <w:tc>
          <w:tcPr>
            <w:tcW w:w="2160" w:type="dxa"/>
          </w:tcPr>
          <w:p w14:paraId="1E002022" w14:textId="77777777" w:rsidR="00FF12C3" w:rsidRDefault="00FF12C3" w:rsidP="004D7E1B">
            <w:pPr>
              <w:pStyle w:val="TableBody"/>
            </w:pPr>
          </w:p>
        </w:tc>
        <w:tc>
          <w:tcPr>
            <w:tcW w:w="2160" w:type="dxa"/>
          </w:tcPr>
          <w:p w14:paraId="05DD6B88" w14:textId="77777777" w:rsidR="00FF12C3" w:rsidRDefault="00FF12C3" w:rsidP="004D7E1B">
            <w:pPr>
              <w:pStyle w:val="TableBody"/>
            </w:pPr>
          </w:p>
        </w:tc>
        <w:tc>
          <w:tcPr>
            <w:tcW w:w="2160" w:type="dxa"/>
          </w:tcPr>
          <w:p w14:paraId="1A72F635" w14:textId="77777777" w:rsidR="00FF12C3" w:rsidRDefault="00FF12C3" w:rsidP="004D7E1B">
            <w:pPr>
              <w:pStyle w:val="TableBody"/>
            </w:pPr>
          </w:p>
        </w:tc>
        <w:tc>
          <w:tcPr>
            <w:tcW w:w="4770" w:type="dxa"/>
          </w:tcPr>
          <w:p w14:paraId="475C12C4" w14:textId="77777777" w:rsidR="00FF12C3" w:rsidRDefault="00FF12C3" w:rsidP="004D7E1B">
            <w:pPr>
              <w:pStyle w:val="TableBody"/>
            </w:pPr>
          </w:p>
        </w:tc>
      </w:tr>
      <w:tr w:rsidR="00DD553A" w14:paraId="28EEA94B" w14:textId="77777777" w:rsidTr="003A52E1">
        <w:tc>
          <w:tcPr>
            <w:tcW w:w="2160" w:type="dxa"/>
          </w:tcPr>
          <w:p w14:paraId="2A78454D" w14:textId="77777777" w:rsidR="00FF12C3" w:rsidRPr="00A63DED" w:rsidRDefault="00FF12C3" w:rsidP="004D7E1B">
            <w:pPr>
              <w:pStyle w:val="TableBody"/>
              <w:rPr>
                <w:b/>
                <w:bCs/>
              </w:rPr>
            </w:pPr>
          </w:p>
        </w:tc>
        <w:tc>
          <w:tcPr>
            <w:tcW w:w="2160" w:type="dxa"/>
          </w:tcPr>
          <w:p w14:paraId="63076CA5" w14:textId="77777777" w:rsidR="00FF12C3" w:rsidRDefault="00FF12C3" w:rsidP="004D7E1B">
            <w:pPr>
              <w:pStyle w:val="TableBody"/>
            </w:pPr>
          </w:p>
        </w:tc>
        <w:tc>
          <w:tcPr>
            <w:tcW w:w="2160" w:type="dxa"/>
          </w:tcPr>
          <w:p w14:paraId="2EDFCF55" w14:textId="77777777" w:rsidR="00FF12C3" w:rsidRDefault="00FF12C3" w:rsidP="004D7E1B">
            <w:pPr>
              <w:pStyle w:val="TableBody"/>
            </w:pPr>
          </w:p>
        </w:tc>
        <w:tc>
          <w:tcPr>
            <w:tcW w:w="2160" w:type="dxa"/>
          </w:tcPr>
          <w:p w14:paraId="5B21BE1A" w14:textId="77777777" w:rsidR="00FF12C3" w:rsidRDefault="00FF12C3" w:rsidP="004D7E1B">
            <w:pPr>
              <w:pStyle w:val="TableBody"/>
            </w:pPr>
          </w:p>
        </w:tc>
        <w:tc>
          <w:tcPr>
            <w:tcW w:w="4770" w:type="dxa"/>
          </w:tcPr>
          <w:p w14:paraId="3886DD90" w14:textId="77777777" w:rsidR="00FF12C3" w:rsidRDefault="00FF12C3" w:rsidP="004D7E1B">
            <w:pPr>
              <w:pStyle w:val="TableBody"/>
            </w:pPr>
          </w:p>
        </w:tc>
      </w:tr>
      <w:tr w:rsidR="00E3565E" w14:paraId="577D2885" w14:textId="77777777" w:rsidTr="00E3565E">
        <w:trPr>
          <w:cnfStyle w:val="000000010000" w:firstRow="0" w:lastRow="0" w:firstColumn="0" w:lastColumn="0" w:oddVBand="0" w:evenVBand="0" w:oddHBand="0" w:evenHBand="1" w:firstRowFirstColumn="0" w:firstRowLastColumn="0" w:lastRowFirstColumn="0" w:lastRowLastColumn="0"/>
        </w:trPr>
        <w:tc>
          <w:tcPr>
            <w:tcW w:w="2160" w:type="dxa"/>
          </w:tcPr>
          <w:p w14:paraId="66E15CC3" w14:textId="77777777" w:rsidR="00FF12C3" w:rsidRPr="00A63DED" w:rsidRDefault="00FF12C3" w:rsidP="004D7E1B">
            <w:pPr>
              <w:pStyle w:val="TableBody"/>
              <w:rPr>
                <w:b/>
                <w:bCs/>
              </w:rPr>
            </w:pPr>
          </w:p>
        </w:tc>
        <w:tc>
          <w:tcPr>
            <w:tcW w:w="2160" w:type="dxa"/>
          </w:tcPr>
          <w:p w14:paraId="6EB09FB8" w14:textId="77777777" w:rsidR="00FF12C3" w:rsidRDefault="00FF12C3" w:rsidP="004D7E1B">
            <w:pPr>
              <w:pStyle w:val="TableBody"/>
            </w:pPr>
          </w:p>
        </w:tc>
        <w:tc>
          <w:tcPr>
            <w:tcW w:w="2160" w:type="dxa"/>
          </w:tcPr>
          <w:p w14:paraId="08EC51DB" w14:textId="77777777" w:rsidR="00FF12C3" w:rsidRDefault="00FF12C3" w:rsidP="004D7E1B">
            <w:pPr>
              <w:pStyle w:val="TableBody"/>
            </w:pPr>
          </w:p>
        </w:tc>
        <w:tc>
          <w:tcPr>
            <w:tcW w:w="2160" w:type="dxa"/>
          </w:tcPr>
          <w:p w14:paraId="6D0CE359" w14:textId="77777777" w:rsidR="00FF12C3" w:rsidRDefault="00FF12C3" w:rsidP="004D7E1B">
            <w:pPr>
              <w:pStyle w:val="TableBody"/>
            </w:pPr>
          </w:p>
        </w:tc>
        <w:tc>
          <w:tcPr>
            <w:tcW w:w="4770" w:type="dxa"/>
          </w:tcPr>
          <w:p w14:paraId="227AAE4B" w14:textId="77777777" w:rsidR="00FF12C3" w:rsidRDefault="00FF12C3" w:rsidP="004D7E1B">
            <w:pPr>
              <w:pStyle w:val="TableBody"/>
            </w:pPr>
          </w:p>
        </w:tc>
      </w:tr>
    </w:tbl>
    <w:p w14:paraId="371C1D47" w14:textId="77777777" w:rsidR="00FF12C3" w:rsidRDefault="00FF12C3" w:rsidP="00D57648">
      <w:pPr>
        <w:pStyle w:val="BodyTextIndent"/>
        <w:ind w:left="0"/>
      </w:pPr>
    </w:p>
    <w:p w14:paraId="2DB1A260" w14:textId="1DB044FA" w:rsidR="00363E2B" w:rsidRDefault="00363E2B" w:rsidP="00363E2B">
      <w:pPr>
        <w:pStyle w:val="Heading2"/>
      </w:pPr>
      <w:r>
        <w:t>Quality Improvement Questions</w:t>
      </w:r>
    </w:p>
    <w:p w14:paraId="4F872A2C" w14:textId="79761977" w:rsidR="003975FA" w:rsidRPr="003975FA" w:rsidRDefault="00363E2B" w:rsidP="003975FA">
      <w:pPr>
        <w:pStyle w:val="Questions"/>
      </w:pPr>
      <w:r>
        <w:t xml:space="preserve">What are the most successful and/or well-documented quality improvement </w:t>
      </w:r>
      <w:r w:rsidR="00336ABE">
        <w:t xml:space="preserve">projects </w:t>
      </w:r>
      <w:r>
        <w:t>that you participated in and would recommend as a model for future projects?</w:t>
      </w:r>
    </w:p>
    <w:p w14:paraId="7C3E49B3" w14:textId="10D480EF" w:rsidR="005A6AA3" w:rsidRDefault="005A6AA3" w:rsidP="008F4555">
      <w:pPr>
        <w:pStyle w:val="Questions"/>
      </w:pPr>
      <w:r>
        <w:t>What are the three most important incomplete or ongoing quality improvement projects that you participated in?</w:t>
      </w:r>
    </w:p>
    <w:p w14:paraId="7C9E4AE4" w14:textId="259F5426" w:rsidR="005A6AA3" w:rsidRDefault="005A6AA3" w:rsidP="008F4555">
      <w:pPr>
        <w:pStyle w:val="Questions"/>
      </w:pPr>
      <w:r>
        <w:t>Describe the most important quality improvement project that the laboratory should undertake in the future</w:t>
      </w:r>
      <w:r w:rsidR="00CC7696">
        <w:t>:</w:t>
      </w:r>
    </w:p>
    <w:p w14:paraId="51B6EB0E" w14:textId="4C5EC1A6" w:rsidR="00A565EF" w:rsidRDefault="00A565EF" w:rsidP="00A565EF">
      <w:pPr>
        <w:pStyle w:val="Heading2"/>
      </w:pPr>
      <w:r>
        <w:t xml:space="preserve">Risk </w:t>
      </w:r>
      <w:r w:rsidR="001551C2">
        <w:t>Management</w:t>
      </w:r>
      <w:r>
        <w:t xml:space="preserve"> Questions</w:t>
      </w:r>
    </w:p>
    <w:p w14:paraId="7164500D" w14:textId="23C8B816" w:rsidR="00A565EF" w:rsidRDefault="00A565EF" w:rsidP="008F4555">
      <w:pPr>
        <w:pStyle w:val="Questions"/>
      </w:pPr>
      <w:r>
        <w:t>What actions do you take to address risks and opportunities that you found to be effective?</w:t>
      </w:r>
    </w:p>
    <w:p w14:paraId="64F031F2" w14:textId="3794E9E1" w:rsidR="00A565EF" w:rsidRPr="00A565EF" w:rsidRDefault="001551C2" w:rsidP="008F4555">
      <w:pPr>
        <w:pStyle w:val="Questions"/>
      </w:pPr>
      <w:r>
        <w:t>How do you identify and keep track of opportunities for improvement?</w:t>
      </w:r>
    </w:p>
    <w:p w14:paraId="0ACE3E99" w14:textId="3567DD04" w:rsidR="001551C2" w:rsidRDefault="001551C2" w:rsidP="001551C2">
      <w:pPr>
        <w:pStyle w:val="Heading2"/>
      </w:pPr>
      <w:r>
        <w:t>Quality Records Questions</w:t>
      </w:r>
    </w:p>
    <w:p w14:paraId="25443299" w14:textId="6C6C0441" w:rsidR="001551C2" w:rsidRDefault="00A550EA" w:rsidP="008F4555">
      <w:pPr>
        <w:pStyle w:val="Questions"/>
      </w:pPr>
      <w:r>
        <w:t xml:space="preserve">Where are the paper and/or electronic copies of the following records maintained? </w:t>
      </w:r>
    </w:p>
    <w:p w14:paraId="2BC1306B" w14:textId="77777777" w:rsidR="003350C8" w:rsidRDefault="00661513" w:rsidP="00A63DED">
      <w:pPr>
        <w:pStyle w:val="ListParagraph"/>
      </w:pPr>
      <w:r>
        <w:t>Quality Management System Policies/Processes/Procedures:</w:t>
      </w:r>
    </w:p>
    <w:p w14:paraId="1FD47B7C" w14:textId="77777777" w:rsidR="003350C8" w:rsidRDefault="003350C8" w:rsidP="00A63DED">
      <w:pPr>
        <w:pStyle w:val="ListParagraph"/>
      </w:pPr>
      <w:r>
        <w:lastRenderedPageBreak/>
        <w:t>Checklists/Forms/Templates:</w:t>
      </w:r>
    </w:p>
    <w:p w14:paraId="7BADAB8E" w14:textId="77777777" w:rsidR="003350C8" w:rsidRDefault="003350C8" w:rsidP="00A63DED">
      <w:pPr>
        <w:pStyle w:val="ListParagraph"/>
      </w:pPr>
      <w:r>
        <w:t>Internal and External Audit Reports and Responses:</w:t>
      </w:r>
    </w:p>
    <w:p w14:paraId="723AB943" w14:textId="77777777" w:rsidR="003350C8" w:rsidRDefault="003350C8" w:rsidP="00A63DED">
      <w:pPr>
        <w:pStyle w:val="ListParagraph"/>
      </w:pPr>
      <w:r>
        <w:t>Corrective Actions:</w:t>
      </w:r>
    </w:p>
    <w:p w14:paraId="103BF500" w14:textId="77777777" w:rsidR="003350C8" w:rsidRDefault="003350C8" w:rsidP="00A63DED">
      <w:pPr>
        <w:pStyle w:val="ListParagraph"/>
      </w:pPr>
      <w:r>
        <w:t>Certificates of Analysis &amp; Calibration for Critical Equipment (pipette):</w:t>
      </w:r>
    </w:p>
    <w:p w14:paraId="4AE0C4C5" w14:textId="77777777" w:rsidR="003350C8" w:rsidRDefault="003350C8" w:rsidP="00A63DED">
      <w:pPr>
        <w:pStyle w:val="ListParagraph"/>
      </w:pPr>
      <w:r>
        <w:t>Proficiency Testing:</w:t>
      </w:r>
    </w:p>
    <w:p w14:paraId="5466BEF3" w14:textId="6CDE4BCE" w:rsidR="00661513" w:rsidRPr="00A550EA" w:rsidRDefault="003350C8" w:rsidP="00A63DED">
      <w:pPr>
        <w:pStyle w:val="ListParagraph"/>
      </w:pPr>
      <w:r>
        <w:t>Training Records:</w:t>
      </w:r>
    </w:p>
    <w:p w14:paraId="3CB1A025" w14:textId="52E5192B" w:rsidR="00363E2B" w:rsidRPr="00363E2B" w:rsidRDefault="003350C8" w:rsidP="003350C8">
      <w:pPr>
        <w:pStyle w:val="Heading2"/>
      </w:pPr>
      <w:r>
        <w:t>Other Relevant Information</w:t>
      </w:r>
    </w:p>
    <w:p w14:paraId="565EC31A" w14:textId="33AA0264" w:rsidR="00C75CD1" w:rsidRDefault="00E14925" w:rsidP="003A52E1">
      <w:pPr>
        <w:pStyle w:val="Questions"/>
      </w:pPr>
      <w:r>
        <w:t>List the computer applications, website accounts, etc. that you manage on behalf of the laboratory. Include the name of the application</w:t>
      </w:r>
      <w:r w:rsidR="00753F82">
        <w:t>/account (with a hyperlink to the website), whether a password is required for access, the permission level of your account (</w:t>
      </w:r>
      <w:r w:rsidR="00C45F0D">
        <w:t>e.g.,</w:t>
      </w:r>
      <w:r w:rsidR="00753F82">
        <w:t xml:space="preserve"> </w:t>
      </w:r>
      <w:r w:rsidR="00282299">
        <w:t>s</w:t>
      </w:r>
      <w:r w:rsidR="00753F82">
        <w:t>tandard user, administrator) and any comments you have</w:t>
      </w:r>
      <w:r w:rsidR="00CC7696">
        <w:t xml:space="preserve">: </w:t>
      </w:r>
    </w:p>
    <w:tbl>
      <w:tblPr>
        <w:tblStyle w:val="APHLTableHeader"/>
        <w:tblW w:w="14310" w:type="dxa"/>
        <w:tblInd w:w="0" w:type="dxa"/>
        <w:tblLook w:val="04A0" w:firstRow="1" w:lastRow="0" w:firstColumn="1" w:lastColumn="0" w:noHBand="0" w:noVBand="1"/>
      </w:tblPr>
      <w:tblGrid>
        <w:gridCol w:w="3240"/>
        <w:gridCol w:w="1296"/>
        <w:gridCol w:w="1296"/>
        <w:gridCol w:w="8478"/>
      </w:tblGrid>
      <w:tr w:rsidR="004018FF" w14:paraId="6CFFE1BA" w14:textId="77777777" w:rsidTr="00A63DED">
        <w:trPr>
          <w:cnfStyle w:val="100000000000" w:firstRow="1" w:lastRow="0" w:firstColumn="0" w:lastColumn="0" w:oddVBand="0" w:evenVBand="0" w:oddHBand="0" w:evenHBand="0" w:firstRowFirstColumn="0" w:firstRowLastColumn="0" w:lastRowFirstColumn="0" w:lastRowLastColumn="0"/>
        </w:trPr>
        <w:tc>
          <w:tcPr>
            <w:tcW w:w="3240" w:type="dxa"/>
          </w:tcPr>
          <w:p w14:paraId="096397C3" w14:textId="5D2DF161" w:rsidR="00F47519" w:rsidRDefault="00AA11BB" w:rsidP="004018FF">
            <w:pPr>
              <w:pStyle w:val="TableHeader"/>
            </w:pPr>
            <w:r>
              <w:t xml:space="preserve">Application/Account </w:t>
            </w:r>
            <w:r w:rsidR="00F47519">
              <w:t xml:space="preserve">Name </w:t>
            </w:r>
          </w:p>
        </w:tc>
        <w:tc>
          <w:tcPr>
            <w:tcW w:w="0" w:type="dxa"/>
          </w:tcPr>
          <w:p w14:paraId="4CC1D0C2" w14:textId="77A1C58B" w:rsidR="00F47519" w:rsidRDefault="00F47519" w:rsidP="004018FF">
            <w:pPr>
              <w:pStyle w:val="TableHeader"/>
            </w:pPr>
            <w:r>
              <w:t>Password Required?</w:t>
            </w:r>
          </w:p>
        </w:tc>
        <w:tc>
          <w:tcPr>
            <w:tcW w:w="0" w:type="dxa"/>
          </w:tcPr>
          <w:p w14:paraId="42726FCE" w14:textId="5644788F" w:rsidR="00F47519" w:rsidRDefault="00F47519" w:rsidP="004018FF">
            <w:pPr>
              <w:pStyle w:val="TableHeader"/>
            </w:pPr>
            <w:r>
              <w:t>Permission Level</w:t>
            </w:r>
          </w:p>
        </w:tc>
        <w:tc>
          <w:tcPr>
            <w:tcW w:w="0" w:type="dxa"/>
          </w:tcPr>
          <w:p w14:paraId="3B37F6B2" w14:textId="348947BE" w:rsidR="00F47519" w:rsidRDefault="00F47519" w:rsidP="004018FF">
            <w:pPr>
              <w:pStyle w:val="TableHeader"/>
            </w:pPr>
            <w:r>
              <w:t>Comments</w:t>
            </w:r>
          </w:p>
        </w:tc>
      </w:tr>
      <w:tr w:rsidR="00280D03" w14:paraId="4F43E118" w14:textId="77777777" w:rsidTr="00280D03">
        <w:tc>
          <w:tcPr>
            <w:tcW w:w="3240" w:type="dxa"/>
          </w:tcPr>
          <w:p w14:paraId="2F839F52" w14:textId="03316B3F" w:rsidR="00F47519" w:rsidRPr="00A63DED" w:rsidRDefault="00F47519" w:rsidP="004D7E1B">
            <w:pPr>
              <w:pStyle w:val="TableBody"/>
              <w:rPr>
                <w:b/>
                <w:bCs/>
                <w:i/>
                <w:iCs/>
              </w:rPr>
            </w:pPr>
            <w:r w:rsidRPr="00A63DED">
              <w:rPr>
                <w:b/>
                <w:bCs/>
                <w:i/>
                <w:iCs/>
              </w:rPr>
              <w:t>Example: CAP</w:t>
            </w:r>
          </w:p>
        </w:tc>
        <w:tc>
          <w:tcPr>
            <w:tcW w:w="1296" w:type="dxa"/>
          </w:tcPr>
          <w:p w14:paraId="6783E547" w14:textId="7945B66D" w:rsidR="00F47519" w:rsidRPr="00A63DED" w:rsidRDefault="00F47519" w:rsidP="004D7E1B">
            <w:pPr>
              <w:pStyle w:val="TableBody"/>
              <w:rPr>
                <w:i/>
                <w:iCs/>
              </w:rPr>
            </w:pPr>
            <w:r w:rsidRPr="00A63DED">
              <w:rPr>
                <w:i/>
                <w:iCs/>
              </w:rPr>
              <w:t>Yes</w:t>
            </w:r>
          </w:p>
        </w:tc>
        <w:tc>
          <w:tcPr>
            <w:tcW w:w="1296" w:type="dxa"/>
          </w:tcPr>
          <w:p w14:paraId="49FFC27D" w14:textId="495AA18B" w:rsidR="00F47519" w:rsidRPr="00A63DED" w:rsidRDefault="00F47519" w:rsidP="004D7E1B">
            <w:pPr>
              <w:pStyle w:val="TableBody"/>
              <w:rPr>
                <w:i/>
                <w:iCs/>
              </w:rPr>
            </w:pPr>
            <w:r w:rsidRPr="00A63DED">
              <w:rPr>
                <w:i/>
                <w:iCs/>
              </w:rPr>
              <w:t>Admin</w:t>
            </w:r>
          </w:p>
        </w:tc>
        <w:tc>
          <w:tcPr>
            <w:tcW w:w="8478" w:type="dxa"/>
          </w:tcPr>
          <w:p w14:paraId="73D50C40" w14:textId="37172529" w:rsidR="00F47519" w:rsidRPr="00A63DED" w:rsidRDefault="00F47519" w:rsidP="004D7E1B">
            <w:pPr>
              <w:pStyle w:val="TableBody"/>
              <w:rPr>
                <w:i/>
                <w:iCs/>
              </w:rPr>
            </w:pPr>
            <w:r w:rsidRPr="00A63DED">
              <w:rPr>
                <w:i/>
                <w:iCs/>
              </w:rPr>
              <w:t>Submit PT results</w:t>
            </w:r>
          </w:p>
        </w:tc>
      </w:tr>
      <w:tr w:rsidR="004018FF" w14:paraId="32D601D6" w14:textId="77777777" w:rsidTr="003A52E1">
        <w:trPr>
          <w:cnfStyle w:val="000000010000" w:firstRow="0" w:lastRow="0" w:firstColumn="0" w:lastColumn="0" w:oddVBand="0" w:evenVBand="0" w:oddHBand="0" w:evenHBand="1" w:firstRowFirstColumn="0" w:firstRowLastColumn="0" w:lastRowFirstColumn="0" w:lastRowLastColumn="0"/>
        </w:trPr>
        <w:tc>
          <w:tcPr>
            <w:tcW w:w="3240" w:type="dxa"/>
          </w:tcPr>
          <w:p w14:paraId="7A1F3AA5" w14:textId="77777777" w:rsidR="00F47519" w:rsidRPr="00A63DED" w:rsidRDefault="00F47519" w:rsidP="004D7E1B">
            <w:pPr>
              <w:pStyle w:val="TableBody"/>
              <w:rPr>
                <w:b/>
                <w:bCs/>
              </w:rPr>
            </w:pPr>
          </w:p>
        </w:tc>
        <w:tc>
          <w:tcPr>
            <w:tcW w:w="0" w:type="dxa"/>
          </w:tcPr>
          <w:p w14:paraId="1B19BF7C" w14:textId="77777777" w:rsidR="00F47519" w:rsidRDefault="00F47519" w:rsidP="004D7E1B">
            <w:pPr>
              <w:pStyle w:val="TableBody"/>
            </w:pPr>
          </w:p>
        </w:tc>
        <w:tc>
          <w:tcPr>
            <w:tcW w:w="0" w:type="dxa"/>
          </w:tcPr>
          <w:p w14:paraId="45D3AF1F" w14:textId="77777777" w:rsidR="00F47519" w:rsidRDefault="00F47519" w:rsidP="004D7E1B">
            <w:pPr>
              <w:pStyle w:val="TableBody"/>
            </w:pPr>
          </w:p>
        </w:tc>
        <w:tc>
          <w:tcPr>
            <w:tcW w:w="0" w:type="dxa"/>
          </w:tcPr>
          <w:p w14:paraId="64F1FF24" w14:textId="77777777" w:rsidR="00F47519" w:rsidRDefault="00F47519" w:rsidP="004D7E1B">
            <w:pPr>
              <w:pStyle w:val="TableBody"/>
            </w:pPr>
          </w:p>
        </w:tc>
      </w:tr>
      <w:tr w:rsidR="00280D03" w14:paraId="322C05B5" w14:textId="77777777" w:rsidTr="00280D03">
        <w:tc>
          <w:tcPr>
            <w:tcW w:w="3240" w:type="dxa"/>
          </w:tcPr>
          <w:p w14:paraId="57114EF3" w14:textId="77777777" w:rsidR="00F47519" w:rsidRPr="00A63DED" w:rsidRDefault="00F47519" w:rsidP="004D7E1B">
            <w:pPr>
              <w:pStyle w:val="TableBody"/>
              <w:rPr>
                <w:b/>
                <w:bCs/>
              </w:rPr>
            </w:pPr>
          </w:p>
        </w:tc>
        <w:tc>
          <w:tcPr>
            <w:tcW w:w="1296" w:type="dxa"/>
          </w:tcPr>
          <w:p w14:paraId="4E0EA2CF" w14:textId="77777777" w:rsidR="00F47519" w:rsidRDefault="00F47519" w:rsidP="004D7E1B">
            <w:pPr>
              <w:pStyle w:val="TableBody"/>
            </w:pPr>
          </w:p>
        </w:tc>
        <w:tc>
          <w:tcPr>
            <w:tcW w:w="1296" w:type="dxa"/>
          </w:tcPr>
          <w:p w14:paraId="2288B392" w14:textId="77777777" w:rsidR="00F47519" w:rsidRDefault="00F47519" w:rsidP="004D7E1B">
            <w:pPr>
              <w:pStyle w:val="TableBody"/>
            </w:pPr>
          </w:p>
        </w:tc>
        <w:tc>
          <w:tcPr>
            <w:tcW w:w="8478" w:type="dxa"/>
          </w:tcPr>
          <w:p w14:paraId="715DAFBE" w14:textId="77777777" w:rsidR="00F47519" w:rsidRDefault="00F47519" w:rsidP="004D7E1B">
            <w:pPr>
              <w:pStyle w:val="TableBody"/>
            </w:pPr>
          </w:p>
        </w:tc>
      </w:tr>
      <w:tr w:rsidR="004018FF" w14:paraId="17C921D8" w14:textId="77777777" w:rsidTr="003A52E1">
        <w:trPr>
          <w:cnfStyle w:val="000000010000" w:firstRow="0" w:lastRow="0" w:firstColumn="0" w:lastColumn="0" w:oddVBand="0" w:evenVBand="0" w:oddHBand="0" w:evenHBand="1" w:firstRowFirstColumn="0" w:firstRowLastColumn="0" w:lastRowFirstColumn="0" w:lastRowLastColumn="0"/>
        </w:trPr>
        <w:tc>
          <w:tcPr>
            <w:tcW w:w="3240" w:type="dxa"/>
          </w:tcPr>
          <w:p w14:paraId="5DE3C9FE" w14:textId="77777777" w:rsidR="00F47519" w:rsidRPr="00A63DED" w:rsidRDefault="00F47519" w:rsidP="004D7E1B">
            <w:pPr>
              <w:pStyle w:val="TableBody"/>
              <w:rPr>
                <w:b/>
                <w:bCs/>
              </w:rPr>
            </w:pPr>
          </w:p>
        </w:tc>
        <w:tc>
          <w:tcPr>
            <w:tcW w:w="0" w:type="dxa"/>
          </w:tcPr>
          <w:p w14:paraId="06C8FBEE" w14:textId="77777777" w:rsidR="00F47519" w:rsidRDefault="00F47519" w:rsidP="004D7E1B">
            <w:pPr>
              <w:pStyle w:val="TableBody"/>
            </w:pPr>
          </w:p>
        </w:tc>
        <w:tc>
          <w:tcPr>
            <w:tcW w:w="0" w:type="dxa"/>
          </w:tcPr>
          <w:p w14:paraId="67758717" w14:textId="77777777" w:rsidR="00F47519" w:rsidRDefault="00F47519" w:rsidP="004D7E1B">
            <w:pPr>
              <w:pStyle w:val="TableBody"/>
            </w:pPr>
          </w:p>
        </w:tc>
        <w:tc>
          <w:tcPr>
            <w:tcW w:w="0" w:type="dxa"/>
          </w:tcPr>
          <w:p w14:paraId="22CC6EF3" w14:textId="77777777" w:rsidR="00F47519" w:rsidRDefault="00F47519" w:rsidP="004D7E1B">
            <w:pPr>
              <w:pStyle w:val="TableBody"/>
            </w:pPr>
          </w:p>
        </w:tc>
      </w:tr>
    </w:tbl>
    <w:p w14:paraId="574BC5E8" w14:textId="4778FCC6" w:rsidR="00F47519" w:rsidRDefault="00A417CB" w:rsidP="003A52E1">
      <w:pPr>
        <w:pStyle w:val="Questions"/>
      </w:pPr>
      <w:r>
        <w:t xml:space="preserve">List any internal committees or workgroups that you are a part of. Include groups that are limited to laboratory staff, groups that </w:t>
      </w:r>
      <w:r w:rsidR="00F47519">
        <w:t>include</w:t>
      </w:r>
      <w:r>
        <w:t xml:space="preserve"> agency staff from outside the laboratory, and groups composed of members from multiple agencies of the laboratory's city/county/state government</w:t>
      </w:r>
      <w:r w:rsidR="00CC7696">
        <w:t>:</w:t>
      </w:r>
    </w:p>
    <w:tbl>
      <w:tblPr>
        <w:tblStyle w:val="APHLTableHeader"/>
        <w:tblW w:w="14310" w:type="dxa"/>
        <w:tblInd w:w="0" w:type="dxa"/>
        <w:tblLook w:val="04A0" w:firstRow="1" w:lastRow="0" w:firstColumn="1" w:lastColumn="0" w:noHBand="0" w:noVBand="1"/>
      </w:tblPr>
      <w:tblGrid>
        <w:gridCol w:w="4500"/>
        <w:gridCol w:w="3270"/>
        <w:gridCol w:w="3270"/>
        <w:gridCol w:w="3270"/>
      </w:tblGrid>
      <w:tr w:rsidR="00C31AA5" w14:paraId="39ED413E" w14:textId="77777777" w:rsidTr="00A63DED">
        <w:trPr>
          <w:cnfStyle w:val="100000000000" w:firstRow="1" w:lastRow="0" w:firstColumn="0" w:lastColumn="0" w:oddVBand="0" w:evenVBand="0" w:oddHBand="0" w:evenHBand="0" w:firstRowFirstColumn="0" w:firstRowLastColumn="0" w:lastRowFirstColumn="0" w:lastRowLastColumn="0"/>
        </w:trPr>
        <w:tc>
          <w:tcPr>
            <w:tcW w:w="4500" w:type="dxa"/>
          </w:tcPr>
          <w:p w14:paraId="10F446BA" w14:textId="227F9B70" w:rsidR="00F47519" w:rsidRDefault="00AA11BB" w:rsidP="004018FF">
            <w:pPr>
              <w:pStyle w:val="TableHeader"/>
            </w:pPr>
            <w:r>
              <w:t xml:space="preserve">Internal </w:t>
            </w:r>
            <w:r w:rsidR="008A6F9B">
              <w:t>Committee/Workgroup</w:t>
            </w:r>
          </w:p>
        </w:tc>
        <w:tc>
          <w:tcPr>
            <w:tcW w:w="3270" w:type="dxa"/>
          </w:tcPr>
          <w:p w14:paraId="064A0133" w14:textId="52F9DBF2" w:rsidR="00F47519" w:rsidRDefault="008A6F9B" w:rsidP="004018FF">
            <w:pPr>
              <w:pStyle w:val="TableHeader"/>
            </w:pPr>
            <w:r>
              <w:t>Role</w:t>
            </w:r>
          </w:p>
        </w:tc>
        <w:tc>
          <w:tcPr>
            <w:tcW w:w="3270" w:type="dxa"/>
          </w:tcPr>
          <w:p w14:paraId="601CBAC5" w14:textId="753A8CC5" w:rsidR="00F47519" w:rsidRDefault="008A6F9B" w:rsidP="004018FF">
            <w:pPr>
              <w:pStyle w:val="TableHeader"/>
            </w:pPr>
            <w:r>
              <w:t>Contact Person</w:t>
            </w:r>
          </w:p>
        </w:tc>
        <w:tc>
          <w:tcPr>
            <w:tcW w:w="3270" w:type="dxa"/>
          </w:tcPr>
          <w:p w14:paraId="49360F14" w14:textId="6D9A532B" w:rsidR="00F47519" w:rsidRDefault="008A6F9B" w:rsidP="004018FF">
            <w:pPr>
              <w:pStyle w:val="TableHeader"/>
            </w:pPr>
            <w:r>
              <w:t>Contact Information</w:t>
            </w:r>
          </w:p>
        </w:tc>
      </w:tr>
      <w:tr w:rsidR="00C31AA5" w14:paraId="555D58B7" w14:textId="77777777" w:rsidTr="00A63DED">
        <w:tc>
          <w:tcPr>
            <w:tcW w:w="4500" w:type="dxa"/>
          </w:tcPr>
          <w:p w14:paraId="5DECAC3B" w14:textId="738B6FCD" w:rsidR="00F47519" w:rsidRPr="004D7E1B" w:rsidRDefault="00F47519" w:rsidP="004D7E1B">
            <w:pPr>
              <w:pStyle w:val="TableBody"/>
              <w:rPr>
                <w:b/>
              </w:rPr>
            </w:pPr>
          </w:p>
        </w:tc>
        <w:tc>
          <w:tcPr>
            <w:tcW w:w="3270" w:type="dxa"/>
          </w:tcPr>
          <w:p w14:paraId="5B9842ED" w14:textId="504EA136" w:rsidR="00F47519" w:rsidRDefault="00F47519" w:rsidP="004D7E1B">
            <w:pPr>
              <w:pStyle w:val="TableBody"/>
            </w:pPr>
          </w:p>
        </w:tc>
        <w:tc>
          <w:tcPr>
            <w:tcW w:w="3270" w:type="dxa"/>
          </w:tcPr>
          <w:p w14:paraId="7B4C62B9" w14:textId="3A5E5779" w:rsidR="00F47519" w:rsidRDefault="00F47519" w:rsidP="004D7E1B">
            <w:pPr>
              <w:pStyle w:val="TableBody"/>
            </w:pPr>
          </w:p>
        </w:tc>
        <w:tc>
          <w:tcPr>
            <w:tcW w:w="3270" w:type="dxa"/>
          </w:tcPr>
          <w:p w14:paraId="3C74513D" w14:textId="54757D8C" w:rsidR="00F47519" w:rsidRDefault="00F47519" w:rsidP="004D7E1B">
            <w:pPr>
              <w:pStyle w:val="TableBody"/>
            </w:pPr>
          </w:p>
        </w:tc>
      </w:tr>
      <w:tr w:rsidR="00C31AA5" w14:paraId="263AA8BA" w14:textId="77777777" w:rsidTr="00A63DED">
        <w:trPr>
          <w:cnfStyle w:val="000000010000" w:firstRow="0" w:lastRow="0" w:firstColumn="0" w:lastColumn="0" w:oddVBand="0" w:evenVBand="0" w:oddHBand="0" w:evenHBand="1" w:firstRowFirstColumn="0" w:firstRowLastColumn="0" w:lastRowFirstColumn="0" w:lastRowLastColumn="0"/>
        </w:trPr>
        <w:tc>
          <w:tcPr>
            <w:tcW w:w="4500" w:type="dxa"/>
          </w:tcPr>
          <w:p w14:paraId="79215039" w14:textId="77777777" w:rsidR="00F47519" w:rsidRPr="004D7E1B" w:rsidRDefault="00F47519" w:rsidP="004D7E1B">
            <w:pPr>
              <w:pStyle w:val="TableBody"/>
              <w:rPr>
                <w:b/>
              </w:rPr>
            </w:pPr>
          </w:p>
        </w:tc>
        <w:tc>
          <w:tcPr>
            <w:tcW w:w="3270" w:type="dxa"/>
          </w:tcPr>
          <w:p w14:paraId="0E0FA28E" w14:textId="77777777" w:rsidR="00F47519" w:rsidRDefault="00F47519" w:rsidP="004D7E1B">
            <w:pPr>
              <w:pStyle w:val="TableBody"/>
            </w:pPr>
          </w:p>
        </w:tc>
        <w:tc>
          <w:tcPr>
            <w:tcW w:w="3270" w:type="dxa"/>
          </w:tcPr>
          <w:p w14:paraId="08DBE134" w14:textId="77777777" w:rsidR="00F47519" w:rsidRDefault="00F47519" w:rsidP="004D7E1B">
            <w:pPr>
              <w:pStyle w:val="TableBody"/>
            </w:pPr>
          </w:p>
        </w:tc>
        <w:tc>
          <w:tcPr>
            <w:tcW w:w="3270" w:type="dxa"/>
          </w:tcPr>
          <w:p w14:paraId="765B4388" w14:textId="77777777" w:rsidR="00F47519" w:rsidRDefault="00F47519" w:rsidP="004D7E1B">
            <w:pPr>
              <w:pStyle w:val="TableBody"/>
            </w:pPr>
          </w:p>
        </w:tc>
      </w:tr>
    </w:tbl>
    <w:p w14:paraId="137F15D3" w14:textId="7AFD4163" w:rsidR="00E854B3" w:rsidRDefault="00BD7706" w:rsidP="003A52E1">
      <w:pPr>
        <w:pStyle w:val="Questions"/>
      </w:pPr>
      <w:r>
        <w:t xml:space="preserve">List any external committees or workgroups that you are a part of. Include groups with members from government, non-profit, or for-profit organizations outside the city/county/state government that has jurisdiction over the laboratory.  </w:t>
      </w:r>
    </w:p>
    <w:tbl>
      <w:tblPr>
        <w:tblStyle w:val="APHLTableHeader"/>
        <w:tblW w:w="14315" w:type="dxa"/>
        <w:tblInd w:w="5" w:type="dxa"/>
        <w:tblLook w:val="04A0" w:firstRow="1" w:lastRow="0" w:firstColumn="1" w:lastColumn="0" w:noHBand="0" w:noVBand="1"/>
      </w:tblPr>
      <w:tblGrid>
        <w:gridCol w:w="4500"/>
        <w:gridCol w:w="3271"/>
        <w:gridCol w:w="3272"/>
        <w:gridCol w:w="3272"/>
      </w:tblGrid>
      <w:tr w:rsidR="008A71BF" w14:paraId="3AB8E3B0" w14:textId="77777777" w:rsidTr="005D4A25">
        <w:trPr>
          <w:cnfStyle w:val="100000000000" w:firstRow="1" w:lastRow="0" w:firstColumn="0" w:lastColumn="0" w:oddVBand="0" w:evenVBand="0" w:oddHBand="0" w:evenHBand="0" w:firstRowFirstColumn="0" w:firstRowLastColumn="0" w:lastRowFirstColumn="0" w:lastRowLastColumn="0"/>
        </w:trPr>
        <w:tc>
          <w:tcPr>
            <w:tcW w:w="4500" w:type="dxa"/>
          </w:tcPr>
          <w:p w14:paraId="0D750C4F" w14:textId="689A8C5B" w:rsidR="00E854B3" w:rsidRDefault="00AA11BB" w:rsidP="004D7E1B">
            <w:pPr>
              <w:pStyle w:val="TableHeader"/>
            </w:pPr>
            <w:r>
              <w:t xml:space="preserve">External </w:t>
            </w:r>
            <w:r w:rsidR="00E854B3">
              <w:t>Committee/Workgroup</w:t>
            </w:r>
          </w:p>
        </w:tc>
        <w:tc>
          <w:tcPr>
            <w:tcW w:w="3271" w:type="dxa"/>
          </w:tcPr>
          <w:p w14:paraId="5E65DF35" w14:textId="77777777" w:rsidR="00E854B3" w:rsidRDefault="00E854B3" w:rsidP="004D7E1B">
            <w:pPr>
              <w:pStyle w:val="TableHeader"/>
            </w:pPr>
            <w:r>
              <w:t>Role</w:t>
            </w:r>
          </w:p>
        </w:tc>
        <w:tc>
          <w:tcPr>
            <w:tcW w:w="3272" w:type="dxa"/>
          </w:tcPr>
          <w:p w14:paraId="0530CA0D" w14:textId="77777777" w:rsidR="00E854B3" w:rsidRDefault="00E854B3" w:rsidP="004D7E1B">
            <w:pPr>
              <w:pStyle w:val="TableHeader"/>
            </w:pPr>
            <w:r>
              <w:t>Contact Person</w:t>
            </w:r>
          </w:p>
        </w:tc>
        <w:tc>
          <w:tcPr>
            <w:tcW w:w="3272" w:type="dxa"/>
          </w:tcPr>
          <w:p w14:paraId="3BC40760" w14:textId="77777777" w:rsidR="00E854B3" w:rsidRDefault="00E854B3" w:rsidP="004D7E1B">
            <w:pPr>
              <w:pStyle w:val="TableHeader"/>
            </w:pPr>
            <w:r>
              <w:t>Contact Information</w:t>
            </w:r>
          </w:p>
        </w:tc>
      </w:tr>
      <w:tr w:rsidR="008A71BF" w14:paraId="653C0386" w14:textId="77777777" w:rsidTr="008A71BF">
        <w:tc>
          <w:tcPr>
            <w:tcW w:w="4500" w:type="dxa"/>
          </w:tcPr>
          <w:p w14:paraId="5CD3171E" w14:textId="77777777" w:rsidR="00E854B3" w:rsidRPr="004D7E1B" w:rsidRDefault="00E854B3" w:rsidP="004D7E1B">
            <w:pPr>
              <w:pStyle w:val="TableBody"/>
              <w:rPr>
                <w:b/>
              </w:rPr>
            </w:pPr>
          </w:p>
        </w:tc>
        <w:tc>
          <w:tcPr>
            <w:tcW w:w="3271" w:type="dxa"/>
          </w:tcPr>
          <w:p w14:paraId="292ACA5E" w14:textId="77777777" w:rsidR="00E854B3" w:rsidRDefault="00E854B3" w:rsidP="004D7E1B">
            <w:pPr>
              <w:pStyle w:val="TableBody"/>
            </w:pPr>
          </w:p>
        </w:tc>
        <w:tc>
          <w:tcPr>
            <w:tcW w:w="3272" w:type="dxa"/>
          </w:tcPr>
          <w:p w14:paraId="69A24446" w14:textId="77777777" w:rsidR="00E854B3" w:rsidRDefault="00E854B3" w:rsidP="004D7E1B">
            <w:pPr>
              <w:pStyle w:val="TableBody"/>
            </w:pPr>
          </w:p>
        </w:tc>
        <w:tc>
          <w:tcPr>
            <w:tcW w:w="3272" w:type="dxa"/>
          </w:tcPr>
          <w:p w14:paraId="11222040" w14:textId="77777777" w:rsidR="00E854B3" w:rsidRDefault="00E854B3" w:rsidP="004D7E1B">
            <w:pPr>
              <w:pStyle w:val="TableBody"/>
            </w:pPr>
          </w:p>
        </w:tc>
      </w:tr>
      <w:tr w:rsidR="008A71BF" w14:paraId="76598538" w14:textId="77777777" w:rsidTr="005D4A25">
        <w:trPr>
          <w:cnfStyle w:val="000000010000" w:firstRow="0" w:lastRow="0" w:firstColumn="0" w:lastColumn="0" w:oddVBand="0" w:evenVBand="0" w:oddHBand="0" w:evenHBand="1" w:firstRowFirstColumn="0" w:firstRowLastColumn="0" w:lastRowFirstColumn="0" w:lastRowLastColumn="0"/>
        </w:trPr>
        <w:tc>
          <w:tcPr>
            <w:tcW w:w="4500" w:type="dxa"/>
          </w:tcPr>
          <w:p w14:paraId="4A60286F" w14:textId="77777777" w:rsidR="00E854B3" w:rsidRPr="004D7E1B" w:rsidRDefault="00E854B3" w:rsidP="004D7E1B">
            <w:pPr>
              <w:pStyle w:val="TableBody"/>
              <w:rPr>
                <w:b/>
              </w:rPr>
            </w:pPr>
          </w:p>
        </w:tc>
        <w:tc>
          <w:tcPr>
            <w:tcW w:w="3271" w:type="dxa"/>
          </w:tcPr>
          <w:p w14:paraId="65FC14B8" w14:textId="77777777" w:rsidR="00E854B3" w:rsidRDefault="00E854B3" w:rsidP="004D7E1B">
            <w:pPr>
              <w:pStyle w:val="TableBody"/>
            </w:pPr>
          </w:p>
        </w:tc>
        <w:tc>
          <w:tcPr>
            <w:tcW w:w="3272" w:type="dxa"/>
          </w:tcPr>
          <w:p w14:paraId="12B3D45A" w14:textId="77777777" w:rsidR="00E854B3" w:rsidRDefault="00E854B3" w:rsidP="004D7E1B">
            <w:pPr>
              <w:pStyle w:val="TableBody"/>
            </w:pPr>
          </w:p>
        </w:tc>
        <w:tc>
          <w:tcPr>
            <w:tcW w:w="3272" w:type="dxa"/>
          </w:tcPr>
          <w:p w14:paraId="17E63DB1" w14:textId="77777777" w:rsidR="00E854B3" w:rsidRDefault="00E854B3" w:rsidP="004D7E1B">
            <w:pPr>
              <w:pStyle w:val="TableBody"/>
            </w:pPr>
          </w:p>
        </w:tc>
      </w:tr>
    </w:tbl>
    <w:p w14:paraId="382ACE10" w14:textId="6D3EFDA1" w:rsidR="00326FEA" w:rsidRPr="00326FEA" w:rsidRDefault="00B74042" w:rsidP="008F4555">
      <w:pPr>
        <w:pStyle w:val="Questions"/>
      </w:pPr>
      <w:r>
        <w:lastRenderedPageBreak/>
        <w:t>Describe the role that you play in responding to laboratory emergencies and what adjustments (e.g., test method changes, hiring of temporary/contract staff) need to be made to laboratory operations to maintain quality</w:t>
      </w:r>
      <w:r w:rsidR="00E854B3">
        <w:t>:</w:t>
      </w:r>
    </w:p>
    <w:sectPr w:rsidR="00326FEA" w:rsidRPr="00326FEA" w:rsidSect="005454AF">
      <w:footerReference w:type="default" r:id="rId16"/>
      <w:footerReference w:type="first" r:id="rId17"/>
      <w:pgSz w:w="15840" w:h="12240" w:orient="landscape"/>
      <w:pgMar w:top="1080" w:right="1080" w:bottom="1080" w:left="72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CE40B" w14:textId="77777777" w:rsidR="00D02F41" w:rsidRDefault="00D02F41" w:rsidP="00200A4A">
      <w:r>
        <w:separator/>
      </w:r>
    </w:p>
  </w:endnote>
  <w:endnote w:type="continuationSeparator" w:id="0">
    <w:p w14:paraId="51E52ED0" w14:textId="77777777" w:rsidR="00D02F41" w:rsidRDefault="00D02F41" w:rsidP="00200A4A">
      <w:r>
        <w:continuationSeparator/>
      </w:r>
    </w:p>
  </w:endnote>
  <w:endnote w:type="continuationNotice" w:id="1">
    <w:p w14:paraId="55CA8410" w14:textId="77777777" w:rsidR="00D02F41" w:rsidRDefault="00D02F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21900"/>
      <w:docPartObj>
        <w:docPartGallery w:val="Page Numbers (Bottom of Page)"/>
        <w:docPartUnique/>
      </w:docPartObj>
    </w:sdtPr>
    <w:sdtEndPr>
      <w:rPr>
        <w:sz w:val="16"/>
        <w:szCs w:val="16"/>
      </w:rPr>
    </w:sdtEndPr>
    <w:sdtContent>
      <w:p w14:paraId="344C43C2" w14:textId="7C4E4AEF" w:rsidR="00AE29CF" w:rsidRPr="00B231FC" w:rsidRDefault="00E74DBD" w:rsidP="007D117F">
        <w:pPr>
          <w:pStyle w:val="Footer"/>
          <w:jc w:val="right"/>
          <w:rPr>
            <w:sz w:val="16"/>
            <w:szCs w:val="16"/>
          </w:rPr>
        </w:pPr>
        <w:r w:rsidRPr="004D7E1B">
          <w:rPr>
            <w:sz w:val="16"/>
            <w:szCs w:val="16"/>
          </w:rPr>
          <w:t xml:space="preserve">Knowledge Retention Toolkit | </w:t>
        </w:r>
        <w:r w:rsidR="003A4DAC" w:rsidRPr="004D7E1B">
          <w:rPr>
            <w:sz w:val="16"/>
            <w:szCs w:val="16"/>
          </w:rPr>
          <w:t>Quality Manager</w:t>
        </w:r>
        <w:r w:rsidR="00CE2191" w:rsidRPr="004D7E1B">
          <w:rPr>
            <w:sz w:val="16"/>
            <w:szCs w:val="16"/>
          </w:rPr>
          <w:t xml:space="preserve"> </w:t>
        </w:r>
        <w:r w:rsidRPr="004D7E1B">
          <w:rPr>
            <w:sz w:val="16"/>
            <w:szCs w:val="16"/>
          </w:rPr>
          <w:t xml:space="preserve">| </w:t>
        </w:r>
        <w:r w:rsidR="00ED53AB" w:rsidRPr="009278A8">
          <w:rPr>
            <w:sz w:val="16"/>
            <w:szCs w:val="16"/>
          </w:rPr>
          <w:fldChar w:fldCharType="begin"/>
        </w:r>
        <w:r w:rsidR="00ED53AB" w:rsidRPr="009278A8">
          <w:rPr>
            <w:sz w:val="16"/>
            <w:szCs w:val="16"/>
          </w:rPr>
          <w:instrText xml:space="preserve"> PAGE   \* MERGEFORMAT </w:instrText>
        </w:r>
        <w:r w:rsidR="00ED53AB" w:rsidRPr="009278A8">
          <w:rPr>
            <w:sz w:val="16"/>
            <w:szCs w:val="16"/>
          </w:rPr>
          <w:fldChar w:fldCharType="separate"/>
        </w:r>
        <w:r w:rsidR="00ED53AB" w:rsidRPr="009278A8">
          <w:rPr>
            <w:sz w:val="16"/>
            <w:szCs w:val="16"/>
          </w:rPr>
          <w:t>2</w:t>
        </w:r>
        <w:r w:rsidR="00ED53AB" w:rsidRPr="009278A8">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BA09" w14:textId="77777777" w:rsidR="00D02F41" w:rsidRDefault="00D02F41" w:rsidP="00200A4A">
      <w:r>
        <w:separator/>
      </w:r>
    </w:p>
  </w:footnote>
  <w:footnote w:type="continuationSeparator" w:id="0">
    <w:p w14:paraId="3243F628" w14:textId="77777777" w:rsidR="00D02F41" w:rsidRDefault="00D02F41" w:rsidP="00200A4A">
      <w:r>
        <w:continuationSeparator/>
      </w:r>
    </w:p>
  </w:footnote>
  <w:footnote w:type="continuationNotice" w:id="1">
    <w:p w14:paraId="6699BEBF" w14:textId="77777777" w:rsidR="00D02F41" w:rsidRDefault="00D02F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91E94"/>
    <w:multiLevelType w:val="hybridMultilevel"/>
    <w:tmpl w:val="4DE80F1A"/>
    <w:lvl w:ilvl="0" w:tplc="A558CBA8">
      <w:start w:val="1"/>
      <w:numFmt w:val="bullet"/>
      <w:pStyle w:val="ListParagraph"/>
      <w:lvlText w:val=""/>
      <w:lvlJc w:val="left"/>
      <w:pPr>
        <w:ind w:left="720" w:hanging="360"/>
      </w:pPr>
      <w:rPr>
        <w:rFonts w:ascii="Symbol" w:hAnsi="Symbol" w:hint="default"/>
      </w:rPr>
    </w:lvl>
    <w:lvl w:ilvl="1" w:tplc="FFFFFFFF">
      <w:start w:val="1"/>
      <w:numFmt w:val="lowerLetter"/>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D4343C7"/>
    <w:multiLevelType w:val="hybridMultilevel"/>
    <w:tmpl w:val="CB6A3272"/>
    <w:lvl w:ilvl="0" w:tplc="7B7236AE">
      <w:start w:val="1"/>
      <w:numFmt w:val="bullet"/>
      <w:pStyle w:val="Heading4"/>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77049366">
    <w:abstractNumId w:val="0"/>
  </w:num>
  <w:num w:numId="2" w16cid:durableId="13148504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45D1"/>
    <w:rsid w:val="000116DC"/>
    <w:rsid w:val="00022F50"/>
    <w:rsid w:val="00026A66"/>
    <w:rsid w:val="00026E80"/>
    <w:rsid w:val="00050169"/>
    <w:rsid w:val="000502F9"/>
    <w:rsid w:val="00060078"/>
    <w:rsid w:val="00066B09"/>
    <w:rsid w:val="00070753"/>
    <w:rsid w:val="00071F80"/>
    <w:rsid w:val="0008123A"/>
    <w:rsid w:val="00092AA2"/>
    <w:rsid w:val="00094AF5"/>
    <w:rsid w:val="000B5CE1"/>
    <w:rsid w:val="000B63A6"/>
    <w:rsid w:val="000C2018"/>
    <w:rsid w:val="000C4A2E"/>
    <w:rsid w:val="000D6331"/>
    <w:rsid w:val="000E23FC"/>
    <w:rsid w:val="000E2DFA"/>
    <w:rsid w:val="00130A3A"/>
    <w:rsid w:val="001445D4"/>
    <w:rsid w:val="001551C2"/>
    <w:rsid w:val="00163B7B"/>
    <w:rsid w:val="001B0877"/>
    <w:rsid w:val="001B20EE"/>
    <w:rsid w:val="001B5457"/>
    <w:rsid w:val="001B6CCF"/>
    <w:rsid w:val="001B6FE9"/>
    <w:rsid w:val="001D7227"/>
    <w:rsid w:val="001D7CD6"/>
    <w:rsid w:val="001E7405"/>
    <w:rsid w:val="001F1AE4"/>
    <w:rsid w:val="0020041F"/>
    <w:rsid w:val="00200A4A"/>
    <w:rsid w:val="00202673"/>
    <w:rsid w:val="00245A17"/>
    <w:rsid w:val="00271EB0"/>
    <w:rsid w:val="00280D03"/>
    <w:rsid w:val="00282299"/>
    <w:rsid w:val="0029390F"/>
    <w:rsid w:val="002B2FBE"/>
    <w:rsid w:val="002B5230"/>
    <w:rsid w:val="002B6108"/>
    <w:rsid w:val="002C199C"/>
    <w:rsid w:val="002D3091"/>
    <w:rsid w:val="002D68C4"/>
    <w:rsid w:val="002E0DE5"/>
    <w:rsid w:val="002F3749"/>
    <w:rsid w:val="003035D8"/>
    <w:rsid w:val="00306683"/>
    <w:rsid w:val="0031114C"/>
    <w:rsid w:val="00321158"/>
    <w:rsid w:val="00326FEA"/>
    <w:rsid w:val="00330082"/>
    <w:rsid w:val="003327A1"/>
    <w:rsid w:val="003350C8"/>
    <w:rsid w:val="00336ABE"/>
    <w:rsid w:val="00343BF7"/>
    <w:rsid w:val="00343F3B"/>
    <w:rsid w:val="00345131"/>
    <w:rsid w:val="00345920"/>
    <w:rsid w:val="00351BBD"/>
    <w:rsid w:val="00363E2B"/>
    <w:rsid w:val="0037095D"/>
    <w:rsid w:val="003717B6"/>
    <w:rsid w:val="00382321"/>
    <w:rsid w:val="00384E70"/>
    <w:rsid w:val="0039149E"/>
    <w:rsid w:val="003932F1"/>
    <w:rsid w:val="00395221"/>
    <w:rsid w:val="003975FA"/>
    <w:rsid w:val="003A1B1D"/>
    <w:rsid w:val="003A4DAC"/>
    <w:rsid w:val="003A52E1"/>
    <w:rsid w:val="003A6ED8"/>
    <w:rsid w:val="003B4329"/>
    <w:rsid w:val="003B7AFA"/>
    <w:rsid w:val="003C7E42"/>
    <w:rsid w:val="003E6EEB"/>
    <w:rsid w:val="003F30A4"/>
    <w:rsid w:val="004018FF"/>
    <w:rsid w:val="0040378D"/>
    <w:rsid w:val="00413B4B"/>
    <w:rsid w:val="00427C50"/>
    <w:rsid w:val="00430335"/>
    <w:rsid w:val="0043491F"/>
    <w:rsid w:val="00434B81"/>
    <w:rsid w:val="00453EC3"/>
    <w:rsid w:val="00462E86"/>
    <w:rsid w:val="00474E35"/>
    <w:rsid w:val="00482815"/>
    <w:rsid w:val="004B20C6"/>
    <w:rsid w:val="004B23A2"/>
    <w:rsid w:val="004C3857"/>
    <w:rsid w:val="004C45F8"/>
    <w:rsid w:val="004C4C76"/>
    <w:rsid w:val="004D057A"/>
    <w:rsid w:val="004D0F1A"/>
    <w:rsid w:val="004D7E1B"/>
    <w:rsid w:val="004F5E40"/>
    <w:rsid w:val="00502B9C"/>
    <w:rsid w:val="0050649B"/>
    <w:rsid w:val="00520A8F"/>
    <w:rsid w:val="00532A2A"/>
    <w:rsid w:val="00542736"/>
    <w:rsid w:val="005454AF"/>
    <w:rsid w:val="0054798E"/>
    <w:rsid w:val="00556827"/>
    <w:rsid w:val="005570B7"/>
    <w:rsid w:val="005862C5"/>
    <w:rsid w:val="0059200B"/>
    <w:rsid w:val="005A045C"/>
    <w:rsid w:val="005A10B3"/>
    <w:rsid w:val="005A6AA3"/>
    <w:rsid w:val="005B26C8"/>
    <w:rsid w:val="005B56C6"/>
    <w:rsid w:val="005B67ED"/>
    <w:rsid w:val="005D4A25"/>
    <w:rsid w:val="005D4A8A"/>
    <w:rsid w:val="005D5B18"/>
    <w:rsid w:val="005F7414"/>
    <w:rsid w:val="006007EF"/>
    <w:rsid w:val="0061307B"/>
    <w:rsid w:val="00620367"/>
    <w:rsid w:val="00620E5E"/>
    <w:rsid w:val="00625AD3"/>
    <w:rsid w:val="00627127"/>
    <w:rsid w:val="00632961"/>
    <w:rsid w:val="006365DB"/>
    <w:rsid w:val="006419A4"/>
    <w:rsid w:val="006435FE"/>
    <w:rsid w:val="0065260A"/>
    <w:rsid w:val="00661513"/>
    <w:rsid w:val="006640D2"/>
    <w:rsid w:val="0067759F"/>
    <w:rsid w:val="006873C3"/>
    <w:rsid w:val="00690CC8"/>
    <w:rsid w:val="006947FD"/>
    <w:rsid w:val="006B23B6"/>
    <w:rsid w:val="006F30A0"/>
    <w:rsid w:val="007062C3"/>
    <w:rsid w:val="00712C65"/>
    <w:rsid w:val="00715164"/>
    <w:rsid w:val="00716945"/>
    <w:rsid w:val="0072564D"/>
    <w:rsid w:val="00731A56"/>
    <w:rsid w:val="00735FBF"/>
    <w:rsid w:val="00753F82"/>
    <w:rsid w:val="0078138F"/>
    <w:rsid w:val="00787D98"/>
    <w:rsid w:val="007D117F"/>
    <w:rsid w:val="007D1AF6"/>
    <w:rsid w:val="007D4F4B"/>
    <w:rsid w:val="007E1301"/>
    <w:rsid w:val="007F0E06"/>
    <w:rsid w:val="007F77B3"/>
    <w:rsid w:val="00805765"/>
    <w:rsid w:val="00814ACB"/>
    <w:rsid w:val="00816FD1"/>
    <w:rsid w:val="00826BCA"/>
    <w:rsid w:val="008530CC"/>
    <w:rsid w:val="00865758"/>
    <w:rsid w:val="00881238"/>
    <w:rsid w:val="00884EF5"/>
    <w:rsid w:val="008860F1"/>
    <w:rsid w:val="008A1F04"/>
    <w:rsid w:val="008A3427"/>
    <w:rsid w:val="008A6F9B"/>
    <w:rsid w:val="008A71BF"/>
    <w:rsid w:val="008C7A37"/>
    <w:rsid w:val="008D74A6"/>
    <w:rsid w:val="008F0455"/>
    <w:rsid w:val="008F0489"/>
    <w:rsid w:val="008F3B5B"/>
    <w:rsid w:val="008F4555"/>
    <w:rsid w:val="008F49D9"/>
    <w:rsid w:val="008F5D33"/>
    <w:rsid w:val="008F5FE2"/>
    <w:rsid w:val="008F6FAB"/>
    <w:rsid w:val="008F77E7"/>
    <w:rsid w:val="008F7DA1"/>
    <w:rsid w:val="00904D56"/>
    <w:rsid w:val="0092056B"/>
    <w:rsid w:val="00924C70"/>
    <w:rsid w:val="009278A8"/>
    <w:rsid w:val="00935A37"/>
    <w:rsid w:val="00941628"/>
    <w:rsid w:val="00943D04"/>
    <w:rsid w:val="009524DB"/>
    <w:rsid w:val="009554EB"/>
    <w:rsid w:val="009810F5"/>
    <w:rsid w:val="009938CD"/>
    <w:rsid w:val="009A4547"/>
    <w:rsid w:val="009B0585"/>
    <w:rsid w:val="009C0E43"/>
    <w:rsid w:val="009C4188"/>
    <w:rsid w:val="009C6413"/>
    <w:rsid w:val="009C79C8"/>
    <w:rsid w:val="009D0D89"/>
    <w:rsid w:val="009E1066"/>
    <w:rsid w:val="009E6612"/>
    <w:rsid w:val="009E74AD"/>
    <w:rsid w:val="009F1887"/>
    <w:rsid w:val="009F3600"/>
    <w:rsid w:val="00A132D3"/>
    <w:rsid w:val="00A13B23"/>
    <w:rsid w:val="00A34779"/>
    <w:rsid w:val="00A36740"/>
    <w:rsid w:val="00A412EC"/>
    <w:rsid w:val="00A417CB"/>
    <w:rsid w:val="00A550EA"/>
    <w:rsid w:val="00A5519A"/>
    <w:rsid w:val="00A565EF"/>
    <w:rsid w:val="00A63DED"/>
    <w:rsid w:val="00A65D45"/>
    <w:rsid w:val="00A76067"/>
    <w:rsid w:val="00A81BC1"/>
    <w:rsid w:val="00A82FBB"/>
    <w:rsid w:val="00A837CA"/>
    <w:rsid w:val="00A843E9"/>
    <w:rsid w:val="00A86756"/>
    <w:rsid w:val="00AA11BB"/>
    <w:rsid w:val="00AB0888"/>
    <w:rsid w:val="00AB6022"/>
    <w:rsid w:val="00AC7721"/>
    <w:rsid w:val="00AD0C6F"/>
    <w:rsid w:val="00AD4070"/>
    <w:rsid w:val="00AE29CF"/>
    <w:rsid w:val="00AE5C25"/>
    <w:rsid w:val="00AF58D3"/>
    <w:rsid w:val="00AF65B2"/>
    <w:rsid w:val="00AF7BE3"/>
    <w:rsid w:val="00B02BDE"/>
    <w:rsid w:val="00B04293"/>
    <w:rsid w:val="00B04E40"/>
    <w:rsid w:val="00B231C8"/>
    <w:rsid w:val="00B231FC"/>
    <w:rsid w:val="00B33190"/>
    <w:rsid w:val="00B345CE"/>
    <w:rsid w:val="00B36DED"/>
    <w:rsid w:val="00B431BA"/>
    <w:rsid w:val="00B476AC"/>
    <w:rsid w:val="00B50DEB"/>
    <w:rsid w:val="00B51B98"/>
    <w:rsid w:val="00B53A55"/>
    <w:rsid w:val="00B71D35"/>
    <w:rsid w:val="00B74042"/>
    <w:rsid w:val="00B8250F"/>
    <w:rsid w:val="00B93782"/>
    <w:rsid w:val="00B9532E"/>
    <w:rsid w:val="00BA1C7B"/>
    <w:rsid w:val="00BB2907"/>
    <w:rsid w:val="00BC14F5"/>
    <w:rsid w:val="00BD5D3F"/>
    <w:rsid w:val="00BD7467"/>
    <w:rsid w:val="00BD7706"/>
    <w:rsid w:val="00BD7B47"/>
    <w:rsid w:val="00BE54BC"/>
    <w:rsid w:val="00BF212A"/>
    <w:rsid w:val="00C01348"/>
    <w:rsid w:val="00C07589"/>
    <w:rsid w:val="00C11427"/>
    <w:rsid w:val="00C1273F"/>
    <w:rsid w:val="00C1762A"/>
    <w:rsid w:val="00C178DF"/>
    <w:rsid w:val="00C3104A"/>
    <w:rsid w:val="00C31AA5"/>
    <w:rsid w:val="00C45AA3"/>
    <w:rsid w:val="00C45F0D"/>
    <w:rsid w:val="00C57566"/>
    <w:rsid w:val="00C57D79"/>
    <w:rsid w:val="00C61B14"/>
    <w:rsid w:val="00C6590D"/>
    <w:rsid w:val="00C739FF"/>
    <w:rsid w:val="00C75CD1"/>
    <w:rsid w:val="00C804C3"/>
    <w:rsid w:val="00C83E72"/>
    <w:rsid w:val="00C8654A"/>
    <w:rsid w:val="00C94D86"/>
    <w:rsid w:val="00C96E09"/>
    <w:rsid w:val="00CA2C2C"/>
    <w:rsid w:val="00CA2DEB"/>
    <w:rsid w:val="00CA5B4C"/>
    <w:rsid w:val="00CB1A82"/>
    <w:rsid w:val="00CB28F0"/>
    <w:rsid w:val="00CB5026"/>
    <w:rsid w:val="00CB7C3C"/>
    <w:rsid w:val="00CC7696"/>
    <w:rsid w:val="00CE2191"/>
    <w:rsid w:val="00CF6D5D"/>
    <w:rsid w:val="00CF7294"/>
    <w:rsid w:val="00D02F41"/>
    <w:rsid w:val="00D055DA"/>
    <w:rsid w:val="00D177EC"/>
    <w:rsid w:val="00D207D6"/>
    <w:rsid w:val="00D55EA1"/>
    <w:rsid w:val="00D57648"/>
    <w:rsid w:val="00D663B2"/>
    <w:rsid w:val="00D70860"/>
    <w:rsid w:val="00D800A4"/>
    <w:rsid w:val="00D95183"/>
    <w:rsid w:val="00DA1D1C"/>
    <w:rsid w:val="00DA1F5B"/>
    <w:rsid w:val="00DA333C"/>
    <w:rsid w:val="00DC0B86"/>
    <w:rsid w:val="00DD553A"/>
    <w:rsid w:val="00E0338D"/>
    <w:rsid w:val="00E125C6"/>
    <w:rsid w:val="00E14925"/>
    <w:rsid w:val="00E20A9C"/>
    <w:rsid w:val="00E22EA7"/>
    <w:rsid w:val="00E26392"/>
    <w:rsid w:val="00E3565E"/>
    <w:rsid w:val="00E4242D"/>
    <w:rsid w:val="00E52747"/>
    <w:rsid w:val="00E74DBD"/>
    <w:rsid w:val="00E81394"/>
    <w:rsid w:val="00E84D90"/>
    <w:rsid w:val="00E854B3"/>
    <w:rsid w:val="00EA43C5"/>
    <w:rsid w:val="00EB662C"/>
    <w:rsid w:val="00EC3BED"/>
    <w:rsid w:val="00ED4A15"/>
    <w:rsid w:val="00ED53AB"/>
    <w:rsid w:val="00EF0043"/>
    <w:rsid w:val="00EF246E"/>
    <w:rsid w:val="00F01DB9"/>
    <w:rsid w:val="00F0739F"/>
    <w:rsid w:val="00F36DCB"/>
    <w:rsid w:val="00F42FC8"/>
    <w:rsid w:val="00F46263"/>
    <w:rsid w:val="00F47519"/>
    <w:rsid w:val="00F53E04"/>
    <w:rsid w:val="00F6115A"/>
    <w:rsid w:val="00F71B7F"/>
    <w:rsid w:val="00F74A09"/>
    <w:rsid w:val="00F74DA4"/>
    <w:rsid w:val="00F76D00"/>
    <w:rsid w:val="00F85D7F"/>
    <w:rsid w:val="00FA219A"/>
    <w:rsid w:val="00FA21DB"/>
    <w:rsid w:val="00FB4AAA"/>
    <w:rsid w:val="00FC2A61"/>
    <w:rsid w:val="00FC2C88"/>
    <w:rsid w:val="00FE41EB"/>
    <w:rsid w:val="00FE69A6"/>
    <w:rsid w:val="00FF1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DEB756B2-9744-4DC3-8A8A-FA2B08529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A34779"/>
    <w:pPr>
      <w:numPr>
        <w:numId w:val="2"/>
      </w:numPr>
      <w:tabs>
        <w:tab w:val="clear" w:pos="720"/>
        <w:tab w:val="clear" w:pos="1080"/>
        <w:tab w:val="clear" w:pos="1440"/>
        <w:tab w:val="clear" w:pos="1800"/>
        <w:tab w:val="clear" w:pos="2160"/>
      </w:tabs>
      <w:spacing w:beforeLines="120" w:before="120"/>
      <w:ind w:left="720"/>
      <w:outlineLvl w:val="3"/>
    </w:pPr>
    <w:rPr>
      <w:b/>
      <w:color w:val="262626" w:themeColor="text1" w:themeTint="D9"/>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34"/>
    <w:qFormat/>
    <w:rsid w:val="00542736"/>
    <w:pPr>
      <w:numPr>
        <w:numId w:val="1"/>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Franklin Gothic Medium" w:hAnsi="Franklin Gothic Medium"/>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A34779"/>
    <w:rPr>
      <w:rFonts w:ascii="Franklin Gothic Book" w:hAnsi="Franklin Gothic Book" w:cstheme="minorHAnsi"/>
      <w:b/>
      <w:color w:val="262626" w:themeColor="text1" w:themeTint="D9"/>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4018FF"/>
    <w:rPr>
      <w:rFonts w:ascii="Franklin Gothic Medium" w:hAnsi="Franklin Gothic Medium"/>
      <w:color w:val="FFFFFF" w:themeColor="background1"/>
    </w:rPr>
  </w:style>
  <w:style w:type="paragraph" w:customStyle="1" w:styleId="Questions">
    <w:name w:val="Questions"/>
    <w:next w:val="Normal"/>
    <w:qFormat/>
    <w:rsid w:val="008F4555"/>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FC2A61"/>
    <w:pPr>
      <w:ind w:left="360"/>
    </w:pPr>
  </w:style>
  <w:style w:type="character" w:customStyle="1" w:styleId="BodyTextIndentChar">
    <w:name w:val="Body Text Indent Char"/>
    <w:basedOn w:val="DefaultParagraphFont"/>
    <w:link w:val="BodyTextIndent"/>
    <w:uiPriority w:val="99"/>
    <w:rsid w:val="00FC2A6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FC2A61"/>
    <w:pPr>
      <w:spacing w:line="480" w:lineRule="auto"/>
      <w:ind w:left="360"/>
    </w:pPr>
  </w:style>
  <w:style w:type="character" w:customStyle="1" w:styleId="BodyTextIndent2Char">
    <w:name w:val="Body Text Indent 2 Char"/>
    <w:basedOn w:val="DefaultParagraphFont"/>
    <w:link w:val="BodyTextIndent2"/>
    <w:uiPriority w:val="99"/>
    <w:rsid w:val="00FC2A61"/>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0C666-B727-4884-A791-445830693CB0}">
  <ds:schemaRefs>
    <ds:schemaRef ds:uri="http://schemas.microsoft.com/office/infopath/2007/PartnerControls"/>
    <ds:schemaRef ds:uri="http://schemas.microsoft.com/office/2006/documentManagement/types"/>
    <ds:schemaRef ds:uri="d4b4c696-7d7a-4d45-83b8-fad6dd66f495"/>
    <ds:schemaRef ds:uri="http://schemas.microsoft.com/office/2006/metadata/properties"/>
    <ds:schemaRef ds:uri="http://purl.org/dc/elements/1.1/"/>
    <ds:schemaRef ds:uri="http://purl.org/dc/dcmitype/"/>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3.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APHL-KRT-Template 1</Template>
  <TotalTime>116</TotalTime>
  <Pages>7</Pages>
  <Words>1085</Words>
  <Characters>7435</Characters>
  <Application>Microsoft Office Word</Application>
  <DocSecurity>0</DocSecurity>
  <Lines>172</Lines>
  <Paragraphs>144</Paragraphs>
  <ScaleCrop>false</ScaleCrop>
  <HeadingPairs>
    <vt:vector size="2" baseType="variant">
      <vt:variant>
        <vt:lpstr>Title</vt:lpstr>
      </vt:variant>
      <vt:variant>
        <vt:i4>1</vt:i4>
      </vt:variant>
    </vt:vector>
  </HeadingPairs>
  <TitlesOfParts>
    <vt:vector size="1" baseType="lpstr">
      <vt:lpstr/>
    </vt:vector>
  </TitlesOfParts>
  <Company>Association of Public Health Laboratories</Company>
  <LinksUpToDate>false</LinksUpToDate>
  <CharactersWithSpaces>8376</CharactersWithSpaces>
  <SharedDoc>false</SharedDoc>
  <HLinks>
    <vt:vector size="18" baseType="variant">
      <vt:variant>
        <vt:i4>5308434</vt:i4>
      </vt:variant>
      <vt:variant>
        <vt:i4>6</vt:i4>
      </vt:variant>
      <vt:variant>
        <vt:i4>0</vt:i4>
      </vt:variant>
      <vt:variant>
        <vt:i4>5</vt:i4>
      </vt:variant>
      <vt:variant>
        <vt:lpwstr>https://www.aphl.org/aboutAPHL/publications/Documents/APHL-KRT-Exit-Interview.zip</vt:lpwstr>
      </vt:variant>
      <vt:variant>
        <vt:lpwstr/>
      </vt:variant>
      <vt:variant>
        <vt:i4>4259928</vt:i4>
      </vt:variant>
      <vt:variant>
        <vt:i4>3</vt:i4>
      </vt:variant>
      <vt:variant>
        <vt:i4>0</vt:i4>
      </vt:variant>
      <vt:variant>
        <vt:i4>5</vt:i4>
      </vt:variant>
      <vt:variant>
        <vt:lpwstr>https://www.aphl.org/aboutAPHL/publications/Documents/APHL-APHL-KRT-General-Questions.zip</vt:lpwstr>
      </vt:variant>
      <vt:variant>
        <vt:lpwstr/>
      </vt:variant>
      <vt:variant>
        <vt:i4>7929977</vt:i4>
      </vt:variant>
      <vt:variant>
        <vt:i4>0</vt:i4>
      </vt:variant>
      <vt:variant>
        <vt:i4>0</vt:i4>
      </vt:variant>
      <vt:variant>
        <vt:i4>5</vt:i4>
      </vt:variant>
      <vt:variant>
        <vt:lpwstr>https://www.aphl.org/aboutAPHL/publications/Documents/APHL-KRT-Introduction.pdf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130</cp:revision>
  <dcterms:created xsi:type="dcterms:W3CDTF">2025-03-28T18:26:00Z</dcterms:created>
  <dcterms:modified xsi:type="dcterms:W3CDTF">2025-04-25T16:06:00Z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